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171" w:rsidRPr="00997171" w:rsidRDefault="00997171" w:rsidP="004346E5">
      <w:pPr>
        <w:tabs>
          <w:tab w:val="clear" w:pos="680"/>
          <w:tab w:val="left" w:pos="-709"/>
        </w:tabs>
        <w:rPr>
          <w:szCs w:val="19"/>
        </w:rPr>
      </w:pPr>
      <w:bookmarkStart w:id="0" w:name="_GoBack"/>
      <w:bookmarkEnd w:id="0"/>
    </w:p>
    <w:p w:rsidR="00DD2FA4" w:rsidRPr="00BB7F70" w:rsidRDefault="006007E5" w:rsidP="00DD2FA4">
      <w:r w:rsidRPr="00BB7F70">
        <w:rPr>
          <w:noProof/>
        </w:rPr>
        <w:drawing>
          <wp:anchor distT="0" distB="0" distL="114300" distR="114300" simplePos="0" relativeHeight="251657216" behindDoc="0" locked="0" layoutInCell="1" allowOverlap="1" wp14:anchorId="5F30157D" wp14:editId="52B536C6">
            <wp:simplePos x="0" y="0"/>
            <wp:positionH relativeFrom="page">
              <wp:posOffset>756285</wp:posOffset>
            </wp:positionH>
            <wp:positionV relativeFrom="page">
              <wp:posOffset>889635</wp:posOffset>
            </wp:positionV>
            <wp:extent cx="2184400" cy="436880"/>
            <wp:effectExtent l="0" t="0" r="6350" b="1270"/>
            <wp:wrapNone/>
            <wp:docPr id="163" name="Afbeelding 163" descr="pnhheader_300dpi_12mm_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pnhheader_300dpi_12mm_logo_kle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4400" cy="436880"/>
                    </a:xfrm>
                    <a:prstGeom prst="rect">
                      <a:avLst/>
                    </a:prstGeom>
                    <a:noFill/>
                  </pic:spPr>
                </pic:pic>
              </a:graphicData>
            </a:graphic>
            <wp14:sizeRelH relativeFrom="page">
              <wp14:pctWidth>0</wp14:pctWidth>
            </wp14:sizeRelH>
            <wp14:sizeRelV relativeFrom="page">
              <wp14:pctHeight>0</wp14:pctHeight>
            </wp14:sizeRelV>
          </wp:anchor>
        </w:drawing>
      </w:r>
    </w:p>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F76D0E">
      <w:pPr>
        <w:jc w:val="center"/>
      </w:pPr>
    </w:p>
    <w:p w:rsidR="00DD2FA4" w:rsidRPr="00BB7F70" w:rsidRDefault="00DD2FA4" w:rsidP="00DD2FA4"/>
    <w:tbl>
      <w:tblPr>
        <w:tblpPr w:vertAnchor="page" w:horzAnchor="page" w:tblpX="1192" w:tblpY="5903"/>
        <w:tblW w:w="15104" w:type="dxa"/>
        <w:tblCellMar>
          <w:left w:w="0" w:type="dxa"/>
          <w:right w:w="0" w:type="dxa"/>
        </w:tblCellMar>
        <w:tblLook w:val="01E0" w:firstRow="1" w:lastRow="1" w:firstColumn="1" w:lastColumn="1" w:noHBand="0" w:noVBand="0"/>
      </w:tblPr>
      <w:tblGrid>
        <w:gridCol w:w="9214"/>
        <w:gridCol w:w="5890"/>
      </w:tblGrid>
      <w:tr w:rsidR="00997171" w:rsidRPr="00BB7F70" w:rsidTr="00997171">
        <w:trPr>
          <w:trHeight w:val="442"/>
        </w:trPr>
        <w:tc>
          <w:tcPr>
            <w:tcW w:w="9214" w:type="dxa"/>
          </w:tcPr>
          <w:p w:rsidR="00997171" w:rsidRPr="00BB7F70" w:rsidRDefault="00997171" w:rsidP="00997171">
            <w:pPr>
              <w:pStyle w:val="RapportTitel"/>
              <w:framePr w:wrap="auto" w:vAnchor="margin" w:hAnchor="text" w:xAlign="left" w:yAlign="inline"/>
            </w:pPr>
            <w:r w:rsidRPr="00BB7F70">
              <w:t xml:space="preserve">Projectovereenstemming  </w:t>
            </w:r>
            <w:sdt>
              <w:sdtPr>
                <w:id w:val="-31344321"/>
                <w:placeholder>
                  <w:docPart w:val="9E094BFB3E8E4AE6BB54A630DD25C7E2"/>
                </w:placeholder>
                <w:temporary/>
                <w:showingPlcHdr/>
              </w:sdtPr>
              <w:sdtEndPr/>
              <w:sdtContent>
                <w:r w:rsidRPr="00BB7F70">
                  <w:rPr>
                    <w:highlight w:val="yellow"/>
                  </w:rPr>
                  <w:t>k&amp;l beheerder/locatie</w:t>
                </w:r>
              </w:sdtContent>
            </w:sdt>
          </w:p>
        </w:tc>
        <w:tc>
          <w:tcPr>
            <w:tcW w:w="5890" w:type="dxa"/>
          </w:tcPr>
          <w:p w:rsidR="00997171" w:rsidRPr="00BB7F70" w:rsidRDefault="00997171" w:rsidP="00997171">
            <w:pPr>
              <w:pStyle w:val="RapportTitel"/>
              <w:framePr w:wrap="auto" w:vAnchor="margin" w:hAnchor="text" w:xAlign="left" w:yAlign="inline"/>
            </w:pPr>
          </w:p>
        </w:tc>
      </w:tr>
      <w:tr w:rsidR="00997171" w:rsidRPr="00BB7F70" w:rsidTr="00997171">
        <w:trPr>
          <w:trHeight w:val="295"/>
        </w:trPr>
        <w:tc>
          <w:tcPr>
            <w:tcW w:w="9214" w:type="dxa"/>
          </w:tcPr>
          <w:sdt>
            <w:sdtPr>
              <w:id w:val="1611476656"/>
              <w:placeholder>
                <w:docPart w:val="475E2582EA2C4CA4AF2920A94A02A146"/>
              </w:placeholder>
              <w:temporary/>
              <w:showingPlcHdr/>
            </w:sdtPr>
            <w:sdtEndPr/>
            <w:sdtContent>
              <w:p w:rsidR="00997171" w:rsidRPr="00BB7F70" w:rsidRDefault="00997171" w:rsidP="00997171">
                <w:pPr>
                  <w:pStyle w:val="RapportSubtitel"/>
                  <w:framePr w:wrap="auto" w:vAnchor="margin" w:hAnchor="text" w:xAlign="left" w:yAlign="inline"/>
                  <w:rPr>
                    <w:b w:val="0"/>
                    <w:color w:val="auto"/>
                    <w:szCs w:val="24"/>
                  </w:rPr>
                </w:pPr>
                <w:r w:rsidRPr="00BB7F70">
                  <w:rPr>
                    <w:rStyle w:val="Tekstvantijdelijkeaanduiding"/>
                    <w:highlight w:val="yellow"/>
                  </w:rPr>
                  <w:t>Project</w:t>
                </w:r>
              </w:p>
            </w:sdtContent>
          </w:sdt>
          <w:p w:rsidR="00997171" w:rsidRPr="00BB7F70" w:rsidRDefault="00997171" w:rsidP="00997171">
            <w:pPr>
              <w:pStyle w:val="RapportSubtitel"/>
              <w:framePr w:wrap="auto" w:vAnchor="margin" w:hAnchor="text" w:xAlign="left" w:yAlign="inline"/>
              <w:rPr>
                <w:szCs w:val="19"/>
              </w:rPr>
            </w:pPr>
          </w:p>
        </w:tc>
        <w:tc>
          <w:tcPr>
            <w:tcW w:w="5890" w:type="dxa"/>
          </w:tcPr>
          <w:p w:rsidR="00997171" w:rsidRPr="00BB7F70" w:rsidRDefault="00997171" w:rsidP="00997171">
            <w:pPr>
              <w:pStyle w:val="RapportSubtitel"/>
              <w:framePr w:wrap="auto" w:vAnchor="margin" w:hAnchor="text" w:xAlign="left" w:yAlign="inline"/>
            </w:pPr>
          </w:p>
        </w:tc>
      </w:tr>
      <w:tr w:rsidR="00997171" w:rsidRPr="00BB7F70" w:rsidTr="00997171">
        <w:trPr>
          <w:trHeight w:val="442"/>
        </w:trPr>
        <w:tc>
          <w:tcPr>
            <w:tcW w:w="9214" w:type="dxa"/>
          </w:tcPr>
          <w:p w:rsidR="00997171" w:rsidRPr="00BB7F70" w:rsidRDefault="00997171" w:rsidP="00997171">
            <w:pPr>
              <w:pStyle w:val="RapportSubtitel"/>
              <w:framePr w:wrap="auto" w:vAnchor="margin" w:hAnchor="text" w:xAlign="left" w:yAlign="inline"/>
              <w:rPr>
                <w:szCs w:val="19"/>
              </w:rPr>
            </w:pPr>
          </w:p>
        </w:tc>
        <w:tc>
          <w:tcPr>
            <w:tcW w:w="5890" w:type="dxa"/>
          </w:tcPr>
          <w:p w:rsidR="00997171" w:rsidRPr="00BB7F70" w:rsidRDefault="00997171" w:rsidP="00997171">
            <w:pPr>
              <w:pStyle w:val="RapportSubtitel"/>
              <w:framePr w:wrap="auto" w:vAnchor="margin" w:hAnchor="text" w:xAlign="left" w:yAlign="inline"/>
            </w:pPr>
          </w:p>
        </w:tc>
      </w:tr>
      <w:tr w:rsidR="00997171" w:rsidRPr="00BB7F70" w:rsidTr="00997171">
        <w:trPr>
          <w:trHeight w:val="231"/>
        </w:trPr>
        <w:tc>
          <w:tcPr>
            <w:tcW w:w="9214" w:type="dxa"/>
          </w:tcPr>
          <w:sdt>
            <w:sdtPr>
              <w:id w:val="449212085"/>
              <w:placeholder>
                <w:docPart w:val="B4050FE32EFD4036BD10BC1E0641FDFC"/>
              </w:placeholder>
              <w:temporary/>
              <w:showingPlcHdr/>
            </w:sdtPr>
            <w:sdtEndPr/>
            <w:sdtContent>
              <w:p w:rsidR="00997171" w:rsidRPr="00BB7F70" w:rsidRDefault="00997171" w:rsidP="00997171">
                <w:pPr>
                  <w:pStyle w:val="RapportSubtitel"/>
                  <w:framePr w:wrap="auto" w:vAnchor="margin" w:hAnchor="text" w:xAlign="left" w:yAlign="inline"/>
                </w:pPr>
                <w:r w:rsidRPr="00BB7F70">
                  <w:rPr>
                    <w:rStyle w:val="Tekstvantijdelijkeaanduiding"/>
                    <w:highlight w:val="yellow"/>
                  </w:rPr>
                  <w:t>Datum</w:t>
                </w:r>
              </w:p>
            </w:sdtContent>
          </w:sdt>
          <w:p w:rsidR="00997171" w:rsidRPr="00BB7F70" w:rsidRDefault="00997171" w:rsidP="00997171">
            <w:pPr>
              <w:rPr>
                <w:highlight w:val="yellow"/>
              </w:rPr>
            </w:pPr>
          </w:p>
        </w:tc>
        <w:tc>
          <w:tcPr>
            <w:tcW w:w="5890" w:type="dxa"/>
          </w:tcPr>
          <w:p w:rsidR="00997171" w:rsidRPr="00BB7F70" w:rsidRDefault="00997171" w:rsidP="00997171"/>
        </w:tc>
      </w:tr>
    </w:tbl>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Pr>
        <w:sectPr w:rsidR="00DD2FA4" w:rsidRPr="00BB7F70" w:rsidSect="00274DB1">
          <w:headerReference w:type="even" r:id="rId9"/>
          <w:headerReference w:type="default" r:id="rId10"/>
          <w:footerReference w:type="even" r:id="rId11"/>
          <w:footerReference w:type="default" r:id="rId12"/>
          <w:headerReference w:type="first" r:id="rId13"/>
          <w:footerReference w:type="first" r:id="rId14"/>
          <w:pgSz w:w="11906" w:h="16838" w:code="9"/>
          <w:pgMar w:top="-3898" w:right="4251" w:bottom="1588" w:left="1134" w:header="377" w:footer="709" w:gutter="0"/>
          <w:paperSrc w:first="15" w:other="15"/>
          <w:pgNumType w:start="1"/>
          <w:cols w:space="720"/>
          <w:titlePg/>
          <w:docGrid w:linePitch="360"/>
        </w:sectPr>
      </w:pPr>
    </w:p>
    <w:tbl>
      <w:tblPr>
        <w:tblW w:w="10065" w:type="dxa"/>
        <w:tblInd w:w="-72" w:type="dxa"/>
        <w:tblLayout w:type="fixed"/>
        <w:tblCellMar>
          <w:left w:w="70" w:type="dxa"/>
          <w:right w:w="70" w:type="dxa"/>
        </w:tblCellMar>
        <w:tblLook w:val="0000" w:firstRow="0" w:lastRow="0" w:firstColumn="0" w:lastColumn="0" w:noHBand="0" w:noVBand="0"/>
      </w:tblPr>
      <w:tblGrid>
        <w:gridCol w:w="2300"/>
        <w:gridCol w:w="220"/>
        <w:gridCol w:w="2520"/>
        <w:gridCol w:w="2500"/>
        <w:gridCol w:w="200"/>
        <w:gridCol w:w="2325"/>
      </w:tblGrid>
      <w:tr w:rsidR="00154665" w:rsidRPr="0009488A" w:rsidTr="00154665">
        <w:trPr>
          <w:trHeight w:val="214"/>
        </w:trPr>
        <w:tc>
          <w:tcPr>
            <w:tcW w:w="10065" w:type="dxa"/>
            <w:gridSpan w:val="6"/>
            <w:tcBorders>
              <w:top w:val="single" w:sz="4" w:space="0" w:color="auto"/>
              <w:left w:val="single" w:sz="4" w:space="0" w:color="auto"/>
              <w:bottom w:val="single" w:sz="4" w:space="0" w:color="auto"/>
              <w:right w:val="single" w:sz="4" w:space="0" w:color="auto"/>
            </w:tcBorders>
            <w:shd w:val="clear" w:color="auto" w:fill="00325A"/>
          </w:tcPr>
          <w:p w:rsidR="00154665" w:rsidRPr="0009488A" w:rsidRDefault="00154665" w:rsidP="009E20E9">
            <w:pPr>
              <w:rPr>
                <w:b/>
              </w:rPr>
            </w:pPr>
            <w:r w:rsidRPr="0009488A">
              <w:rPr>
                <w:b/>
              </w:rPr>
              <w:lastRenderedPageBreak/>
              <w:t>Identificatie</w:t>
            </w:r>
          </w:p>
        </w:tc>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Opsteldatum</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236446252"/>
            <w:placeholder>
              <w:docPart w:val="3BCA7A313BBA4546ACC63B094E0DC722"/>
            </w:placeholder>
            <w:showingPlcHdr/>
          </w:sdtPr>
          <w:sdtEndPr/>
          <w:sdtContent>
            <w:tc>
              <w:tcPr>
                <w:tcW w:w="2520" w:type="dxa"/>
                <w:tcBorders>
                  <w:top w:val="single" w:sz="4" w:space="0" w:color="auto"/>
                  <w:bottom w:val="single" w:sz="4" w:space="0" w:color="auto"/>
                  <w:right w:val="single" w:sz="4" w:space="0" w:color="auto"/>
                </w:tcBorders>
              </w:tcPr>
              <w:p w:rsidR="00154665" w:rsidRPr="000B047D" w:rsidRDefault="000B047D" w:rsidP="000B047D">
                <w:r w:rsidRPr="000B047D">
                  <w:rPr>
                    <w:rStyle w:val="Tekstvantijdelijkeaanduiding"/>
                    <w:highlight w:val="yellow"/>
                  </w:rPr>
                  <w:t>Datum</w:t>
                </w:r>
              </w:p>
            </w:tc>
          </w:sdtContent>
        </w:sdt>
        <w:tc>
          <w:tcPr>
            <w:tcW w:w="2500" w:type="dxa"/>
            <w:tcBorders>
              <w:top w:val="single" w:sz="4" w:space="0" w:color="auto"/>
              <w:left w:val="single" w:sz="4" w:space="0" w:color="auto"/>
              <w:bottom w:val="single" w:sz="4" w:space="0" w:color="auto"/>
            </w:tcBorders>
          </w:tcPr>
          <w:p w:rsidR="00154665" w:rsidRPr="000B047D" w:rsidRDefault="00154665" w:rsidP="009E20E9">
            <w:r w:rsidRPr="000B047D">
              <w:t>Fase</w:t>
            </w:r>
          </w:p>
        </w:tc>
        <w:tc>
          <w:tcPr>
            <w:tcW w:w="200" w:type="dxa"/>
            <w:tcBorders>
              <w:top w:val="single" w:sz="4" w:space="0" w:color="auto"/>
              <w:bottom w:val="single" w:sz="4" w:space="0" w:color="auto"/>
            </w:tcBorders>
          </w:tcPr>
          <w:p w:rsidR="00154665" w:rsidRPr="000B047D" w:rsidRDefault="00154665" w:rsidP="009E20E9">
            <w:r w:rsidRPr="000B047D">
              <w:t>:</w:t>
            </w:r>
          </w:p>
        </w:tc>
        <w:tc>
          <w:tcPr>
            <w:tcW w:w="2325" w:type="dxa"/>
            <w:tcBorders>
              <w:top w:val="single" w:sz="4" w:space="0" w:color="auto"/>
              <w:bottom w:val="single" w:sz="4" w:space="0" w:color="auto"/>
              <w:right w:val="single" w:sz="4" w:space="0" w:color="auto"/>
            </w:tcBorders>
          </w:tcPr>
          <w:p w:rsidR="00154665" w:rsidRPr="000B047D" w:rsidRDefault="00154665" w:rsidP="009E20E9">
            <w:r w:rsidRPr="000B047D">
              <w:t>Realisatie</w:t>
            </w:r>
          </w:p>
        </w:tc>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Versie</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1139953408"/>
            <w:placeholder>
              <w:docPart w:val="E3C60FB2937D4897B2D8D1EB348172CE"/>
            </w:placeholder>
            <w:showingPlcHdr/>
          </w:sdtPr>
          <w:sdtEndPr/>
          <w:sdtContent>
            <w:tc>
              <w:tcPr>
                <w:tcW w:w="2520" w:type="dxa"/>
                <w:tcBorders>
                  <w:top w:val="single" w:sz="4" w:space="0" w:color="auto"/>
                  <w:bottom w:val="single" w:sz="4" w:space="0" w:color="auto"/>
                  <w:right w:val="single" w:sz="4" w:space="0" w:color="auto"/>
                </w:tcBorders>
              </w:tcPr>
              <w:p w:rsidR="00154665" w:rsidRPr="000B047D" w:rsidRDefault="000B047D" w:rsidP="000B047D">
                <w:r w:rsidRPr="000B047D">
                  <w:rPr>
                    <w:rStyle w:val="Tekstvantijdelijkeaanduiding"/>
                    <w:highlight w:val="yellow"/>
                  </w:rPr>
                  <w:t>Versienummer</w:t>
                </w:r>
              </w:p>
            </w:tc>
          </w:sdtContent>
        </w:sdt>
        <w:tc>
          <w:tcPr>
            <w:tcW w:w="2500" w:type="dxa"/>
            <w:tcBorders>
              <w:top w:val="single" w:sz="4" w:space="0" w:color="auto"/>
              <w:left w:val="single" w:sz="4" w:space="0" w:color="auto"/>
              <w:bottom w:val="single" w:sz="4" w:space="0" w:color="auto"/>
            </w:tcBorders>
          </w:tcPr>
          <w:p w:rsidR="00154665" w:rsidRPr="000B047D" w:rsidRDefault="00154665" w:rsidP="009E20E9">
            <w:r w:rsidRPr="000B047D">
              <w:t>Zaaknummer</w:t>
            </w:r>
          </w:p>
        </w:tc>
        <w:tc>
          <w:tcPr>
            <w:tcW w:w="200" w:type="dxa"/>
            <w:tcBorders>
              <w:top w:val="single" w:sz="4" w:space="0" w:color="auto"/>
              <w:bottom w:val="single" w:sz="4" w:space="0" w:color="auto"/>
            </w:tcBorders>
          </w:tcPr>
          <w:p w:rsidR="00154665" w:rsidRPr="000B047D" w:rsidRDefault="00154665" w:rsidP="009E20E9">
            <w:r w:rsidRPr="000B047D">
              <w:t>:</w:t>
            </w:r>
          </w:p>
        </w:tc>
        <w:sdt>
          <w:sdtPr>
            <w:id w:val="-1984918134"/>
            <w:placeholder>
              <w:docPart w:val="C47A3F7AEDCB4A44B3929196C8515C01"/>
            </w:placeholder>
            <w:showingPlcHdr/>
          </w:sdtPr>
          <w:sdtEndPr/>
          <w:sdtContent>
            <w:tc>
              <w:tcPr>
                <w:tcW w:w="2325" w:type="dxa"/>
                <w:tcBorders>
                  <w:top w:val="single" w:sz="4" w:space="0" w:color="auto"/>
                  <w:bottom w:val="single" w:sz="4" w:space="0" w:color="auto"/>
                  <w:right w:val="single" w:sz="4" w:space="0" w:color="auto"/>
                </w:tcBorders>
              </w:tcPr>
              <w:p w:rsidR="00154665" w:rsidRPr="000B047D" w:rsidRDefault="00D2532E" w:rsidP="00D2532E">
                <w:r w:rsidRPr="00D2532E">
                  <w:rPr>
                    <w:rStyle w:val="Tekstvantijdelijkeaanduiding"/>
                    <w:highlight w:val="yellow"/>
                  </w:rPr>
                  <w:t>Zaaknummer</w:t>
                </w:r>
              </w:p>
            </w:tc>
          </w:sdtContent>
        </w:sdt>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Bestandsnaam</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1247812013"/>
            <w:placeholder>
              <w:docPart w:val="54F457290B0243CF8F703E56CA433780"/>
            </w:placeholder>
            <w:showingPlcHdr/>
          </w:sdtPr>
          <w:sdtEndPr/>
          <w:sdtContent>
            <w:tc>
              <w:tcPr>
                <w:tcW w:w="7545" w:type="dxa"/>
                <w:gridSpan w:val="4"/>
                <w:tcBorders>
                  <w:top w:val="single" w:sz="4" w:space="0" w:color="auto"/>
                  <w:bottom w:val="single" w:sz="4" w:space="0" w:color="auto"/>
                  <w:right w:val="single" w:sz="4" w:space="0" w:color="auto"/>
                </w:tcBorders>
              </w:tcPr>
              <w:p w:rsidR="00154665" w:rsidRPr="0009488A" w:rsidRDefault="000B047D" w:rsidP="000B047D">
                <w:r w:rsidRPr="000B047D">
                  <w:rPr>
                    <w:rStyle w:val="Tekstvantijdelijkeaanduiding"/>
                    <w:highlight w:val="yellow"/>
                  </w:rPr>
                  <w:t>Bestandsnaam</w:t>
                </w:r>
              </w:p>
            </w:tc>
          </w:sdtContent>
        </w:sdt>
      </w:tr>
    </w:tbl>
    <w:p w:rsidR="004F698E" w:rsidRPr="00BB7F70" w:rsidRDefault="004F698E" w:rsidP="004F698E"/>
    <w:p w:rsidR="004F698E" w:rsidRPr="00BB7F70" w:rsidRDefault="004F698E" w:rsidP="004F698E"/>
    <w:p w:rsidR="000344BF" w:rsidRPr="00BB7F70" w:rsidRDefault="000344BF" w:rsidP="000344BF">
      <w:pPr>
        <w:rPr>
          <w:b/>
          <w:sz w:val="22"/>
          <w:szCs w:val="22"/>
        </w:rPr>
      </w:pPr>
      <w:r w:rsidRPr="00BB7F70">
        <w:rPr>
          <w:b/>
          <w:sz w:val="22"/>
          <w:szCs w:val="22"/>
        </w:rPr>
        <w:t>Vaststelling en registratie</w:t>
      </w:r>
    </w:p>
    <w:p w:rsidR="000344BF" w:rsidRPr="00BB7F70" w:rsidRDefault="000344BF" w:rsidP="000344BF"/>
    <w:p w:rsidR="000344BF" w:rsidRPr="00BB7F70" w:rsidRDefault="00874316" w:rsidP="000344BF">
      <w:r w:rsidRPr="00BB7F70">
        <w:t xml:space="preserve">Documentnummer: </w:t>
      </w:r>
      <w:sdt>
        <w:sdtPr>
          <w:id w:val="-539283894"/>
          <w:placeholder>
            <w:docPart w:val="AC8696005FFB4C3CB98AC70169A8FE1D"/>
          </w:placeholder>
          <w:showingPlcHdr/>
        </w:sdtPr>
        <w:sdtEndPr/>
        <w:sdtContent>
          <w:r w:rsidR="000B047D" w:rsidRPr="000B047D">
            <w:rPr>
              <w:rStyle w:val="Tekstvantijdelijkeaanduiding"/>
              <w:highlight w:val="yellow"/>
            </w:rPr>
            <w:t>documentnummer</w:t>
          </w:r>
        </w:sdtContent>
      </w:sdt>
    </w:p>
    <w:p w:rsidR="00D64178" w:rsidRPr="00BB7F70" w:rsidRDefault="00D64178" w:rsidP="000344BF"/>
    <w:tbl>
      <w:tblPr>
        <w:tblStyle w:val="Eenvoudigetabel3"/>
        <w:tblW w:w="10031" w:type="dxa"/>
        <w:tblLook w:val="04A0" w:firstRow="1" w:lastRow="0" w:firstColumn="1" w:lastColumn="0" w:noHBand="0" w:noVBand="1"/>
      </w:tblPr>
      <w:tblGrid>
        <w:gridCol w:w="3348"/>
        <w:gridCol w:w="3165"/>
        <w:gridCol w:w="3518"/>
      </w:tblGrid>
      <w:tr w:rsidR="00D64178" w:rsidRPr="00BB7F70" w:rsidTr="00154665">
        <w:trPr>
          <w:cnfStyle w:val="100000000000" w:firstRow="1" w:lastRow="0" w:firstColumn="0" w:lastColumn="0" w:oddVBand="0" w:evenVBand="0" w:oddHBand="0" w:evenHBand="0" w:firstRowFirstColumn="0" w:firstRowLastColumn="0" w:lastRowFirstColumn="0" w:lastRowLastColumn="0"/>
        </w:trPr>
        <w:tc>
          <w:tcPr>
            <w:tcW w:w="3348" w:type="dxa"/>
            <w:tcBorders>
              <w:bottom w:val="single" w:sz="4" w:space="0" w:color="auto"/>
            </w:tcBorders>
            <w:shd w:val="clear" w:color="auto" w:fill="17365D" w:themeFill="text2" w:themeFillShade="BF"/>
          </w:tcPr>
          <w:p w:rsidR="00D64178" w:rsidRPr="00BB7F70" w:rsidRDefault="00D64178" w:rsidP="000344BF">
            <w:r w:rsidRPr="00BB7F70">
              <w:t>Functie</w:t>
            </w:r>
          </w:p>
        </w:tc>
        <w:tc>
          <w:tcPr>
            <w:tcW w:w="3165" w:type="dxa"/>
            <w:tcBorders>
              <w:bottom w:val="single" w:sz="4" w:space="0" w:color="auto"/>
            </w:tcBorders>
            <w:shd w:val="clear" w:color="auto" w:fill="17365D" w:themeFill="text2" w:themeFillShade="BF"/>
          </w:tcPr>
          <w:p w:rsidR="00D64178" w:rsidRPr="00BB7F70" w:rsidRDefault="00D64178" w:rsidP="000344BF">
            <w:r w:rsidRPr="00BB7F70">
              <w:t>Naam functionaris</w:t>
            </w:r>
          </w:p>
        </w:tc>
        <w:tc>
          <w:tcPr>
            <w:tcW w:w="3518" w:type="dxa"/>
            <w:tcBorders>
              <w:bottom w:val="single" w:sz="4" w:space="0" w:color="auto"/>
            </w:tcBorders>
            <w:shd w:val="clear" w:color="auto" w:fill="17365D" w:themeFill="text2" w:themeFillShade="BF"/>
          </w:tcPr>
          <w:p w:rsidR="00D64178" w:rsidRPr="00BB7F70" w:rsidRDefault="00D64178" w:rsidP="000344BF">
            <w:r w:rsidRPr="00BB7F70">
              <w:t>Verseonhandeling</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Projectleider Kabels en leidingen</w:t>
            </w:r>
          </w:p>
        </w:tc>
        <w:sdt>
          <w:sdtPr>
            <w:id w:val="1084960707"/>
            <w:placeholder>
              <w:docPart w:val="5A38B82C9BBD4F7FA8920846BE6F996D"/>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0B047D">
                <w:pPr>
                  <w:jc w:val="left"/>
                </w:pPr>
                <w:r w:rsidRPr="000B047D">
                  <w:rPr>
                    <w:rStyle w:val="Tekstvantijdelijkeaanduiding"/>
                    <w:highlight w:val="yellow"/>
                  </w:rPr>
                  <w:t>Naam projectleider k&amp;l</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Opstellen via taak</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Manager Omgeving</w:t>
            </w:r>
          </w:p>
        </w:tc>
        <w:sdt>
          <w:sdtPr>
            <w:id w:val="224344195"/>
            <w:placeholder>
              <w:docPart w:val="658216687AF94F20B097B3E109A31078"/>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BB7F70" w:rsidRDefault="000B047D" w:rsidP="000B047D">
                <w:pPr>
                  <w:jc w:val="left"/>
                  <w:rPr>
                    <w:highlight w:val="yellow"/>
                  </w:rPr>
                </w:pPr>
                <w:r w:rsidRPr="000B047D">
                  <w:rPr>
                    <w:rStyle w:val="Tekstvantijdelijkeaanduiding"/>
                    <w:highlight w:val="yellow"/>
                  </w:rPr>
                  <w:t>Naam omgevingsmanager</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Controle via taak</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Programmamanager</w:t>
            </w:r>
          </w:p>
        </w:tc>
        <w:sdt>
          <w:sdtPr>
            <w:id w:val="-663629426"/>
            <w:placeholder>
              <w:docPart w:val="36FA5FE24F584A598241AB2728756A6B"/>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0B047D">
                <w:pPr>
                  <w:jc w:val="left"/>
                </w:pPr>
                <w:r w:rsidRPr="000B047D">
                  <w:rPr>
                    <w:rStyle w:val="Tekstvantijdelijkeaanduiding"/>
                    <w:highlight w:val="yellow"/>
                  </w:rPr>
                  <w:t>Naam programmamanager</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Akkoord via parafering</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0B047D">
            <w:pPr>
              <w:jc w:val="left"/>
            </w:pPr>
            <w:r w:rsidRPr="000B047D">
              <w:t>Directeur B&amp;U</w:t>
            </w:r>
            <w:r w:rsidR="000B047D">
              <w:t>*</w:t>
            </w:r>
          </w:p>
        </w:tc>
        <w:sdt>
          <w:sdtPr>
            <w:id w:val="2136364100"/>
            <w:placeholder>
              <w:docPart w:val="B93ABF0FB2CC4D29B6B7403B3E518EA1"/>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0B047D">
                <w:pPr>
                  <w:jc w:val="left"/>
                </w:pPr>
                <w:r w:rsidRPr="000B047D">
                  <w:rPr>
                    <w:rStyle w:val="Tekstvantijdelijkeaanduiding"/>
                    <w:highlight w:val="yellow"/>
                  </w:rPr>
                  <w:t>Naam directeur B&amp;U</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0B047D">
            <w:pPr>
              <w:jc w:val="left"/>
            </w:pPr>
            <w:r w:rsidRPr="000B047D">
              <w:t>Besluit via parafering</w:t>
            </w:r>
            <w:r w:rsidR="000B047D">
              <w:t>*</w:t>
            </w:r>
          </w:p>
        </w:tc>
      </w:tr>
    </w:tbl>
    <w:p w:rsidR="00EB333E" w:rsidRDefault="000B047D" w:rsidP="000344BF">
      <w:pPr>
        <w:rPr>
          <w:i/>
        </w:rPr>
      </w:pPr>
      <w:r w:rsidRPr="00D2532E">
        <w:rPr>
          <w:i/>
          <w:highlight w:val="yellow"/>
        </w:rPr>
        <w:t>* controleer tekenmandaat, afhankelijk van geraamd bedrag</w:t>
      </w:r>
    </w:p>
    <w:p w:rsidR="00EB333E" w:rsidRDefault="00EB333E" w:rsidP="000344BF">
      <w:pPr>
        <w:rPr>
          <w:i/>
        </w:rPr>
      </w:pPr>
    </w:p>
    <w:p w:rsidR="00EB333E" w:rsidRPr="00EB333E" w:rsidRDefault="00EB333E" w:rsidP="000344BF">
      <w:pPr>
        <w:rPr>
          <w:i/>
          <w:color w:val="FF0000"/>
        </w:rPr>
      </w:pPr>
      <w:r w:rsidRPr="00EB333E">
        <w:rPr>
          <w:i/>
          <w:color w:val="FF0000"/>
        </w:rPr>
        <w:t>Artikel 7.1 Besluit mandaat, volmacht en machtiging directie Beheer en Uitvoering Noord-Holland 2016:</w:t>
      </w:r>
    </w:p>
    <w:p w:rsidR="00EB333E" w:rsidRPr="00EB333E" w:rsidRDefault="000A3CDC" w:rsidP="000344BF">
      <w:pPr>
        <w:rPr>
          <w:i/>
          <w:color w:val="FF0000"/>
        </w:rPr>
      </w:pPr>
      <w:r>
        <w:rPr>
          <w:i/>
          <w:color w:val="FF0000"/>
        </w:rPr>
        <w:t xml:space="preserve">Tot </w:t>
      </w:r>
      <w:r w:rsidR="00EB333E" w:rsidRPr="00EB333E">
        <w:rPr>
          <w:i/>
          <w:color w:val="FF0000"/>
        </w:rPr>
        <w:t>45.000</w:t>
      </w:r>
      <w:r w:rsidR="00EB333E" w:rsidRPr="00EB333E">
        <w:rPr>
          <w:i/>
          <w:color w:val="FF0000"/>
        </w:rPr>
        <w:tab/>
      </w:r>
      <w:r w:rsidR="00EB333E" w:rsidRPr="00EB333E">
        <w:rPr>
          <w:i/>
          <w:color w:val="FF0000"/>
        </w:rPr>
        <w:tab/>
      </w:r>
      <w:r>
        <w:rPr>
          <w:i/>
          <w:color w:val="FF0000"/>
        </w:rPr>
        <w:tab/>
      </w:r>
      <w:r>
        <w:rPr>
          <w:i/>
          <w:color w:val="FF0000"/>
        </w:rPr>
        <w:tab/>
      </w:r>
      <w:r w:rsidR="00EB333E" w:rsidRPr="00EB333E">
        <w:rPr>
          <w:i/>
          <w:color w:val="FF0000"/>
        </w:rPr>
        <w:t>Projectmanager</w:t>
      </w:r>
      <w:r>
        <w:rPr>
          <w:i/>
          <w:color w:val="FF0000"/>
        </w:rPr>
        <w:t>/Programmamanager</w:t>
      </w:r>
    </w:p>
    <w:p w:rsidR="00EB333E" w:rsidRPr="00EB333E" w:rsidRDefault="00EB333E" w:rsidP="000344BF">
      <w:pPr>
        <w:rPr>
          <w:i/>
          <w:color w:val="FF0000"/>
        </w:rPr>
      </w:pPr>
      <w:r w:rsidRPr="00EB333E">
        <w:rPr>
          <w:i/>
          <w:color w:val="FF0000"/>
        </w:rPr>
        <w:t>45.000 – 250.000</w:t>
      </w:r>
      <w:r w:rsidRPr="00EB333E">
        <w:rPr>
          <w:i/>
          <w:color w:val="FF0000"/>
        </w:rPr>
        <w:tab/>
      </w:r>
      <w:r w:rsidRPr="00EB333E">
        <w:rPr>
          <w:i/>
          <w:color w:val="FF0000"/>
        </w:rPr>
        <w:tab/>
        <w:t>Sectormanager (Wim van Veen, Bertus Nootebos, Janet Oosterhof)</w:t>
      </w:r>
    </w:p>
    <w:p w:rsidR="00EB333E" w:rsidRPr="00EB333E" w:rsidRDefault="00EB333E" w:rsidP="000344BF">
      <w:pPr>
        <w:rPr>
          <w:i/>
          <w:color w:val="FF0000"/>
        </w:rPr>
      </w:pPr>
      <w:r w:rsidRPr="00EB333E">
        <w:rPr>
          <w:i/>
          <w:color w:val="FF0000"/>
        </w:rPr>
        <w:t>250.000 – 1m</w:t>
      </w:r>
      <w:r w:rsidRPr="00EB333E">
        <w:rPr>
          <w:i/>
          <w:color w:val="FF0000"/>
        </w:rPr>
        <w:tab/>
      </w:r>
      <w:r w:rsidRPr="00EB333E">
        <w:rPr>
          <w:i/>
          <w:color w:val="FF0000"/>
        </w:rPr>
        <w:tab/>
      </w:r>
      <w:r w:rsidRPr="00EB333E">
        <w:rPr>
          <w:i/>
          <w:color w:val="FF0000"/>
        </w:rPr>
        <w:tab/>
        <w:t>Directeur B&amp;U</w:t>
      </w:r>
    </w:p>
    <w:p w:rsidR="000344BF" w:rsidRPr="00BB7F70" w:rsidRDefault="000344BF" w:rsidP="000344BF"/>
    <w:p w:rsidR="00643DD5" w:rsidRPr="00BB7F70" w:rsidRDefault="00643DD5" w:rsidP="00643DD5">
      <w:pPr>
        <w:rPr>
          <w:b/>
          <w:color w:val="00325F"/>
        </w:rPr>
      </w:pPr>
      <w:r w:rsidRPr="00BB7F70">
        <w:rPr>
          <w:b/>
          <w:color w:val="00325F"/>
        </w:rPr>
        <w:t>Bijlagen:</w:t>
      </w:r>
      <w:r w:rsidRPr="00BB7F70">
        <w:rPr>
          <w:b/>
          <w:color w:val="00325F"/>
        </w:rPr>
        <w:tab/>
      </w:r>
    </w:p>
    <w:p w:rsidR="00643DD5" w:rsidRPr="00BB7F70" w:rsidRDefault="00643DD5" w:rsidP="000344BF">
      <w:r w:rsidRPr="00BB7F70">
        <w:t>A</w:t>
      </w:r>
      <w:r w:rsidRPr="00BB7F70">
        <w:tab/>
        <w:t>Kostenraming bij nacalculatie</w:t>
      </w:r>
      <w:r w:rsidRPr="00BB7F70">
        <w:tab/>
      </w:r>
    </w:p>
    <w:p w:rsidR="00643DD5" w:rsidRPr="00BB7F70" w:rsidRDefault="00643DD5" w:rsidP="000344BF">
      <w:r w:rsidRPr="00BB7F70">
        <w:t>B</w:t>
      </w:r>
      <w:r w:rsidRPr="00BB7F70">
        <w:tab/>
      </w:r>
      <w:r w:rsidR="00043AC8">
        <w:t>Rechtsposities</w:t>
      </w:r>
    </w:p>
    <w:p w:rsidR="00643DD5" w:rsidRPr="00BB7F70" w:rsidRDefault="00643DD5" w:rsidP="00E524A5">
      <w:pPr>
        <w:tabs>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 w:rsidRPr="00BB7F70">
        <w:t>C</w:t>
      </w:r>
      <w:r w:rsidRPr="00BB7F70">
        <w:tab/>
      </w:r>
      <w:r w:rsidR="00682738">
        <w:t>Ontwerptekeningen</w:t>
      </w:r>
      <w:r w:rsidR="00E524A5" w:rsidRPr="00BB7F70">
        <w:tab/>
      </w:r>
      <w:r w:rsidR="00E524A5" w:rsidRPr="00BB7F70">
        <w:tab/>
      </w:r>
      <w:r w:rsidR="00E524A5" w:rsidRPr="00BB7F70">
        <w:tab/>
      </w:r>
      <w:r w:rsidR="00E524A5" w:rsidRPr="00BB7F70">
        <w:tab/>
      </w:r>
      <w:r w:rsidR="00E524A5" w:rsidRPr="00BB7F70">
        <w:tab/>
      </w:r>
    </w:p>
    <w:p w:rsidR="004F698E" w:rsidRDefault="00643DD5" w:rsidP="000344BF">
      <w:r w:rsidRPr="00BB7F70">
        <w:t>D</w:t>
      </w:r>
      <w:r w:rsidRPr="00BB7F70">
        <w:tab/>
      </w:r>
      <w:r w:rsidR="00682738">
        <w:t>Voortgangsrapportage</w:t>
      </w:r>
    </w:p>
    <w:p w:rsidR="00032E2F" w:rsidRDefault="00032E2F" w:rsidP="000344BF">
      <w:r>
        <w:t xml:space="preserve">E </w:t>
      </w:r>
      <w:r>
        <w:tab/>
        <w:t>Format eindspecificatie</w:t>
      </w:r>
    </w:p>
    <w:sdt>
      <w:sdtPr>
        <w:id w:val="-282496154"/>
        <w:placeholder>
          <w:docPart w:val="E8C5286AC2434021ADFCEFB167A593FD"/>
        </w:placeholder>
      </w:sdtPr>
      <w:sdtEndPr/>
      <w:sdtContent>
        <w:p w:rsidR="00682738" w:rsidRPr="00BB7F70" w:rsidRDefault="00682738" w:rsidP="000344BF">
          <w:r w:rsidRPr="004138D6">
            <w:rPr>
              <w:color w:val="7F7F7F" w:themeColor="text1" w:themeTint="80"/>
              <w:highlight w:val="yellow"/>
            </w:rPr>
            <w:t>(F</w:t>
          </w:r>
          <w:r w:rsidRPr="004138D6">
            <w:rPr>
              <w:color w:val="7F7F7F" w:themeColor="text1" w:themeTint="80"/>
              <w:highlight w:val="yellow"/>
            </w:rPr>
            <w:tab/>
            <w:t>Gedetailleerde planning)</w:t>
          </w:r>
        </w:p>
      </w:sdtContent>
    </w:sdt>
    <w:p w:rsidR="00B568C5" w:rsidRDefault="00B568C5" w:rsidP="00D2532E">
      <w:pPr>
        <w:spacing w:line="360" w:lineRule="auto"/>
        <w:sectPr w:rsidR="00B568C5" w:rsidSect="00274DB1">
          <w:headerReference w:type="even" r:id="rId15"/>
          <w:headerReference w:type="default" r:id="rId16"/>
          <w:footerReference w:type="default" r:id="rId17"/>
          <w:pgSz w:w="11906" w:h="16838" w:code="9"/>
          <w:pgMar w:top="1417" w:right="1417" w:bottom="1417" w:left="1417" w:header="567" w:footer="709" w:gutter="0"/>
          <w:paperSrc w:first="15" w:other="15"/>
          <w:pgNumType w:start="0"/>
          <w:cols w:space="720"/>
          <w:docGrid w:linePitch="360"/>
        </w:sectPr>
      </w:pPr>
    </w:p>
    <w:p w:rsidR="00D2532E" w:rsidRPr="00701DC9" w:rsidRDefault="00D2532E" w:rsidP="00D2532E">
      <w:pPr>
        <w:spacing w:line="360" w:lineRule="auto"/>
        <w:rPr>
          <w:b/>
          <w:bCs/>
          <w:sz w:val="28"/>
          <w:szCs w:val="28"/>
        </w:rPr>
      </w:pPr>
      <w:bookmarkStart w:id="1" w:name="_Toc296605866"/>
      <w:bookmarkStart w:id="2" w:name="_Toc296605953"/>
      <w:bookmarkStart w:id="3" w:name="_Toc296606361"/>
      <w:bookmarkStart w:id="4" w:name="_Toc296606575"/>
      <w:bookmarkStart w:id="5" w:name="_Toc296606863"/>
      <w:r w:rsidRPr="00701DC9">
        <w:rPr>
          <w:b/>
          <w:bCs/>
          <w:sz w:val="28"/>
          <w:szCs w:val="28"/>
        </w:rPr>
        <w:lastRenderedPageBreak/>
        <w:t xml:space="preserve">Projectovereenstemming </w:t>
      </w:r>
      <w:r>
        <w:rPr>
          <w:b/>
          <w:bCs/>
          <w:sz w:val="28"/>
          <w:szCs w:val="28"/>
        </w:rPr>
        <w:t>Nacalculatie</w:t>
      </w:r>
    </w:p>
    <w:p w:rsidR="00D2532E" w:rsidRDefault="00D2532E" w:rsidP="00D2532E"/>
    <w:p w:rsidR="00643DD5" w:rsidRPr="00BB7F70" w:rsidRDefault="00D2532E" w:rsidP="00D2532E">
      <w:pPr>
        <w:jc w:val="left"/>
      </w:pPr>
      <w:r w:rsidRPr="00643DD5">
        <w:t xml:space="preserve">Contractnummer: </w:t>
      </w:r>
      <w:sdt>
        <w:sdtPr>
          <w:id w:val="-1617834097"/>
          <w:placeholder>
            <w:docPart w:val="76F54399E0784B259CB838AF38BC4AD7"/>
          </w:placeholder>
          <w:temporary/>
          <w:showingPlcHdr/>
        </w:sdtPr>
        <w:sdtEndPr/>
        <w:sdtContent>
          <w:r w:rsidRPr="00BB7F70">
            <w:rPr>
              <w:rStyle w:val="Tekstvantijdelijkeaanduiding"/>
              <w:highlight w:val="yellow"/>
            </w:rPr>
            <w:t>contractnummer</w:t>
          </w:r>
        </w:sdtContent>
      </w:sdt>
    </w:p>
    <w:p w:rsidR="00643DD5" w:rsidRDefault="00643DD5" w:rsidP="00643DD5">
      <w:pPr>
        <w:rPr>
          <w:b/>
        </w:rPr>
      </w:pPr>
    </w:p>
    <w:p w:rsidR="00D2532E" w:rsidRDefault="00D2532E" w:rsidP="00643DD5">
      <w:pPr>
        <w:rPr>
          <w:b/>
        </w:rPr>
      </w:pPr>
    </w:p>
    <w:p w:rsidR="00643DD5" w:rsidRPr="00D2532E" w:rsidRDefault="00643DD5" w:rsidP="00643DD5">
      <w:pPr>
        <w:rPr>
          <w:b/>
        </w:rPr>
      </w:pPr>
      <w:r w:rsidRPr="00D2532E">
        <w:rPr>
          <w:b/>
        </w:rPr>
        <w:t>De ondergetekenden :</w:t>
      </w:r>
    </w:p>
    <w:p w:rsidR="00643DD5" w:rsidRPr="00BB7F70" w:rsidRDefault="00643DD5" w:rsidP="00643DD5">
      <w:pPr>
        <w:rPr>
          <w:b/>
        </w:rPr>
      </w:pPr>
    </w:p>
    <w:p w:rsidR="00CF271D" w:rsidRPr="00BB7F70" w:rsidRDefault="00CF271D" w:rsidP="00CF271D">
      <w:r w:rsidRPr="00BB7F70">
        <w:t>De provincie Noord-Holland, waarvan de zetel is gevestigd aan het Houtplein 33 te Haarlem, in deze vertegenwoordigd door</w:t>
      </w:r>
      <w:r w:rsidR="00D03927">
        <w:t xml:space="preserve"> </w:t>
      </w:r>
      <w:sdt>
        <w:sdtPr>
          <w:alias w:val="kies een item"/>
          <w:tag w:val="kies een item"/>
          <w:id w:val="1702203318"/>
          <w:placeholder>
            <w:docPart w:val="D27E3F33FE4340CAB40870E934A5725B"/>
          </w:placeholder>
          <w:showingPlcHdr/>
          <w:comboBox>
            <w:listItem w:displayText="de [functie], [de heer/mevrouw] [naam] (vul zelf in)" w:value="de [functie], [de heer/mevrouw] [naam] (vul zelf in)"/>
            <w:listItem w:displayText="de Directeur Beheer en Uitvoering, de heer drs. C.P. de Vries" w:value="de Directeur Beheer en Uitvoering, de heer drs. C.P. de Vries"/>
            <w:listItem w:displayText="de Sectormanager Projectrealisatie Infrastructuur, de heer ing. W. van Veen" w:value="de Sectormanager Projectrealisatie Infrastructuur, de heer ing. W. van Veen"/>
            <w:listItem w:displayText="de Sectormanager Projectrealisatie Infrastructuur, mevrouw J. Oosterhof" w:value="de Sectormanager Projectrealisatie Infrastructuur, mevrouw J. Oosterhof"/>
            <w:listItem w:displayText="de Programmamanager van het project ‘N23 Westfrisiaweg’, de heer ir. G.A.M. Nootebos" w:value="de Programmamanager van het project ‘N23 Westfrisiaweg’, de heer ir. G.A.M. Nootebos"/>
          </w:comboBox>
        </w:sdtPr>
        <w:sdtEndPr/>
        <w:sdtContent>
          <w:r w:rsidR="00D03927" w:rsidRPr="00D03927">
            <w:rPr>
              <w:rStyle w:val="Tekstvantijdelijkeaanduiding"/>
              <w:highlight w:val="yellow"/>
            </w:rPr>
            <w:t>functie, de heer/mevrouw + naam</w:t>
          </w:r>
        </w:sdtContent>
      </w:sdt>
      <w:r w:rsidRPr="00BB7F70">
        <w:t xml:space="preserve">, verder te noemen </w:t>
      </w:r>
      <w:r w:rsidRPr="00D2532E">
        <w:rPr>
          <w:b/>
        </w:rPr>
        <w:t>“Verzoeker”</w:t>
      </w:r>
      <w:r>
        <w:t>,</w:t>
      </w:r>
    </w:p>
    <w:p w:rsidR="00CF271D" w:rsidRPr="00BB7F70" w:rsidRDefault="00CF271D" w:rsidP="00CF271D"/>
    <w:p w:rsidR="00CF271D" w:rsidRPr="00BB7F70" w:rsidRDefault="00CF271D" w:rsidP="00CF271D">
      <w:r w:rsidRPr="00BB7F70">
        <w:t>en</w:t>
      </w:r>
    </w:p>
    <w:p w:rsidR="00CF271D" w:rsidRPr="00BB7F70" w:rsidRDefault="00CF271D" w:rsidP="00CF271D"/>
    <w:p w:rsidR="00CF271D" w:rsidRPr="00BB7F70" w:rsidRDefault="0019448D" w:rsidP="00CF271D">
      <w:sdt>
        <w:sdtPr>
          <w:alias w:val="kies een item"/>
          <w:tag w:val="kies een item"/>
          <w:id w:val="-1301839697"/>
          <w:placeholder>
            <w:docPart w:val="54E0A567882A405C9C52FCCF70884C60"/>
          </w:placeholder>
          <w:showingPlcHdr/>
          <w:comboBox>
            <w:listItem w:displayText="Netbeheerder, statutair gevestigd te plaats en kantoorhoudende op het adres adres te plaats," w:value="Netbeheerder, statutair gevestigd te plaats en kantoorhoudende op het adres adres te plaats,"/>
            <w:listItem w:displayText="Liander N.V., statutair gevestigd te Duiven en kantoorhoudende op het adres Utrechtseweg 68 te Arnhem," w:value="Liander N.V., statutair gevestigd te Duiven en kantoorhoudende op het adres Utrechtseweg 68 te Arnhem,"/>
            <w:listItem w:displayText="Liandon B.V., statutair gevestigd te Duiven en kantoorhoudende op het adres Utrechtseweg 68 te Arnhem," w:value="Liandon B.V., statutair gevestigd te Duiven en kantoorhoudende op het adres Utrechtseweg 68 te Arnhem,"/>
            <w:listItem w:displayText="N.V. PWN Waterleidingbedrijf Noord-Holland, gevestigd aan de Rijksweg 501 te Velserbroek," w:value="N.V. PWN Waterleidingbedrijf Noord-Holland, gevestigd aan de Rijksweg 501 te Velserbroek,"/>
            <w:listItem w:displayText="Stichting Waternet, gevestigd aan de Korte Ouderkerkerdijk 7 te Amsterdam," w:value="Stichting Waternet, gevestigd aan de Korte Ouderkerkerdijk 7 te Amsterdam,"/>
            <w:listItem w:displayText="N.V. Nederlandse Gasunie, statutair gevestigd te Groningen en kantoorhoudende op het adres Coenecoop 7 te Waddinxveen, " w:value="N.V. Nederlandse Gasunie, statutair gevestigd te Groningen en kantoorhoudende op het adres Coenecoop 7 te Waddinxveen, "/>
            <w:listItem w:displayText="TenneT TSO N.V., gevestigd aan de Utrechtseweg 310 te Arnhem," w:value="TenneT TSO N.V., gevestigd aan de Utrechtseweg 310 te Arnhem,"/>
            <w:listItem w:displayText="Hoogheemraadschap Hollands Noorderkwartier, gevestigd te Heerhugowaard en kantoorhoudende op het adres Bevelandseweg 1 te Heerhugowaard," w:value="Hoogheemraadschap Hollands Noorderkwartier, gevestigd te Heerhugowaard en kantoorhoudende op het adres Bevelandseweg 1 te Heerhugowaard,"/>
            <w:listItem w:displayText="N.V. Luchthaven Schiphol, gevestigd aan de Evert van de Beekstraat 202 te Schiphol-Centrum in de gemeente Haarlemmermeer," w:value="N.V. Luchthaven Schiphol, gevestigd aan de Evert van de Beekstraat 202 te Schiphol-Centrum in de gemeente Haarlemmermeer,"/>
            <w:listItem w:displayText="Luchtverkeersleiding Nederland, gevestigd te Schiphol-Oost in de gemeente Haarlemmermeer," w:value="Luchtverkeersleiding Nederland, gevestigd te Schiphol-Oost in de gemeente Haarlemmermeer,"/>
          </w:comboBox>
        </w:sdtPr>
        <w:sdtEndPr/>
        <w:sdtContent>
          <w:r w:rsidR="00557B6C" w:rsidRPr="00592C47">
            <w:rPr>
              <w:rStyle w:val="Tekstvantijdelijkeaanduiding"/>
              <w:i/>
              <w:highlight w:val="yellow"/>
            </w:rPr>
            <w:t>Netbeheerder</w:t>
          </w:r>
          <w:r w:rsidR="00557B6C" w:rsidRPr="00592C47">
            <w:rPr>
              <w:rStyle w:val="Tekstvantijdelijkeaanduiding"/>
              <w:highlight w:val="yellow"/>
            </w:rPr>
            <w:t xml:space="preserve">, statutair gevestigd te </w:t>
          </w:r>
          <w:r w:rsidR="00557B6C" w:rsidRPr="00592C47">
            <w:rPr>
              <w:rStyle w:val="Tekstvantijdelijkeaanduiding"/>
              <w:i/>
              <w:highlight w:val="yellow"/>
            </w:rPr>
            <w:t>plaats</w:t>
          </w:r>
          <w:r w:rsidR="00557B6C" w:rsidRPr="00592C47">
            <w:rPr>
              <w:rStyle w:val="Tekstvantijdelijkeaanduiding"/>
              <w:highlight w:val="yellow"/>
            </w:rPr>
            <w:t xml:space="preserve"> en kantoorhoudende op het adres </w:t>
          </w:r>
          <w:r w:rsidR="00557B6C" w:rsidRPr="00592C47">
            <w:rPr>
              <w:rStyle w:val="Tekstvantijdelijkeaanduiding"/>
              <w:i/>
              <w:highlight w:val="yellow"/>
            </w:rPr>
            <w:t>adres</w:t>
          </w:r>
          <w:r w:rsidR="00557B6C" w:rsidRPr="00592C47">
            <w:rPr>
              <w:rStyle w:val="Tekstvantijdelijkeaanduiding"/>
              <w:highlight w:val="yellow"/>
            </w:rPr>
            <w:t xml:space="preserve"> te </w:t>
          </w:r>
          <w:r w:rsidR="00557B6C" w:rsidRPr="00592C47">
            <w:rPr>
              <w:rStyle w:val="Tekstvantijdelijkeaanduiding"/>
              <w:i/>
              <w:highlight w:val="yellow"/>
            </w:rPr>
            <w:t>plaats</w:t>
          </w:r>
          <w:r w:rsidR="00557B6C" w:rsidRPr="00592C47">
            <w:rPr>
              <w:rStyle w:val="Tekstvantijdelijkeaanduiding"/>
              <w:highlight w:val="yellow"/>
            </w:rPr>
            <w:t>,</w:t>
          </w:r>
        </w:sdtContent>
      </w:sdt>
      <w:r w:rsidR="00557B6C">
        <w:t xml:space="preserve"> ten</w:t>
      </w:r>
      <w:r w:rsidR="00557B6C" w:rsidRPr="00BB7F70">
        <w:t xml:space="preserve"> deze </w:t>
      </w:r>
      <w:r w:rsidR="00CF271D" w:rsidRPr="00BB7F70">
        <w:t xml:space="preserve">rechtsgeldig vertegenwoordigd door </w:t>
      </w:r>
      <w:sdt>
        <w:sdtPr>
          <w:id w:val="1543326524"/>
          <w:placeholder>
            <w:docPart w:val="151A29D7EA3B4BB49D1CFC48539DE06B"/>
          </w:placeholder>
          <w:temporary/>
          <w:showingPlcHdr/>
        </w:sdtPr>
        <w:sdtEndPr/>
        <w:sdtContent>
          <w:r w:rsidR="00CF271D" w:rsidRPr="00BB7F70">
            <w:rPr>
              <w:rStyle w:val="Tekstvantijdelijkeaanduiding"/>
              <w:highlight w:val="yellow"/>
            </w:rPr>
            <w:t>functie</w:t>
          </w:r>
        </w:sdtContent>
      </w:sdt>
      <w:r w:rsidR="00CF271D" w:rsidRPr="00BB7F70">
        <w:t xml:space="preserve">, </w:t>
      </w:r>
      <w:r w:rsidR="00CF271D">
        <w:t xml:space="preserve">de </w:t>
      </w:r>
      <w:sdt>
        <w:sdtPr>
          <w:id w:val="1540079555"/>
          <w:placeholder>
            <w:docPart w:val="C17BD6F69F2942B280E7336431B26EC3"/>
          </w:placeholder>
          <w:showingPlcHdr/>
        </w:sdtPr>
        <w:sdtEndPr/>
        <w:sdtContent>
          <w:r w:rsidR="00CF271D">
            <w:rPr>
              <w:rStyle w:val="Tekstvantijdelijkeaanduiding"/>
              <w:highlight w:val="yellow"/>
            </w:rPr>
            <w:t>heer/mevrouw + n</w:t>
          </w:r>
          <w:r w:rsidR="00CF271D" w:rsidRPr="00CB269A">
            <w:rPr>
              <w:rStyle w:val="Tekstvantijdelijkeaanduiding"/>
              <w:highlight w:val="yellow"/>
            </w:rPr>
            <w:t>aam</w:t>
          </w:r>
        </w:sdtContent>
      </w:sdt>
      <w:r w:rsidR="00CF271D" w:rsidRPr="00BB7F70">
        <w:t xml:space="preserve">, hierna verder te noemen </w:t>
      </w:r>
      <w:r w:rsidR="00CF271D" w:rsidRPr="00D2532E">
        <w:rPr>
          <w:b/>
        </w:rPr>
        <w:t>“Acceptant”</w:t>
      </w:r>
      <w:r w:rsidR="00CF271D">
        <w:rPr>
          <w:b/>
        </w:rPr>
        <w:t>,</w:t>
      </w:r>
    </w:p>
    <w:p w:rsidR="00643DD5" w:rsidRPr="00BB7F70" w:rsidRDefault="00643DD5" w:rsidP="00643DD5"/>
    <w:p w:rsidR="00643DD5" w:rsidRPr="00BB7F70" w:rsidRDefault="00643DD5" w:rsidP="00643DD5">
      <w:r w:rsidRPr="00BB7F70">
        <w:t xml:space="preserve">bevestigen hiermee overeenstemming te hebben bereikt over de noodzakelijke aanpassingen </w:t>
      </w:r>
      <w:r w:rsidR="00C46969" w:rsidRPr="00BB7F70">
        <w:t>aan</w:t>
      </w:r>
      <w:r w:rsidR="00CB269A">
        <w:t xml:space="preserve"> het kabel/leidingnet van Acceptant. Het betreft de </w:t>
      </w:r>
      <w:sdt>
        <w:sdtPr>
          <w:id w:val="-2134787948"/>
          <w:placeholder>
            <w:docPart w:val="26FE6A0E718C449681E57117CDC21C95"/>
          </w:placeholder>
          <w:showingPlcHdr/>
        </w:sdtPr>
        <w:sdtEndPr/>
        <w:sdtContent>
          <w:r w:rsidR="00CB269A" w:rsidRPr="00CB269A">
            <w:rPr>
              <w:rStyle w:val="Tekstvantijdelijkeaanduiding"/>
              <w:highlight w:val="yellow"/>
            </w:rPr>
            <w:t>kabels/leidingen</w:t>
          </w:r>
        </w:sdtContent>
      </w:sdt>
      <w:r w:rsidR="00C46969" w:rsidRPr="00BB7F70">
        <w:t xml:space="preserve"> </w:t>
      </w:r>
      <w:r w:rsidR="00CB269A">
        <w:t xml:space="preserve">met de volgende </w:t>
      </w:r>
      <w:r w:rsidR="009B0E15">
        <w:t xml:space="preserve">(projectgebonden) </w:t>
      </w:r>
      <w:r w:rsidR="00CB269A">
        <w:t xml:space="preserve">objectcodes: </w:t>
      </w:r>
      <w:sdt>
        <w:sdtPr>
          <w:id w:val="1530836381"/>
          <w:placeholder>
            <w:docPart w:val="2E3E3703A8704640BABE7412BCA27F07"/>
          </w:placeholder>
          <w:temporary/>
          <w:showingPlcHdr/>
        </w:sdtPr>
        <w:sdtEndPr/>
        <w:sdtContent>
          <w:r w:rsidR="003C5D96" w:rsidRPr="00BB7F70">
            <w:rPr>
              <w:rStyle w:val="Tekstvantijdelijkeaanduiding"/>
              <w:highlight w:val="yellow"/>
            </w:rPr>
            <w:t>objectcode</w:t>
          </w:r>
          <w:r w:rsidR="00CB269A">
            <w:rPr>
              <w:rStyle w:val="Tekstvantijdelijkeaanduiding"/>
              <w:highlight w:val="yellow"/>
            </w:rPr>
            <w:t>s</w:t>
          </w:r>
        </w:sdtContent>
      </w:sdt>
      <w:r w:rsidR="00925CBD" w:rsidRPr="00BB7F70">
        <w:t xml:space="preserve">. </w:t>
      </w:r>
      <w:r w:rsidR="00CB269A">
        <w:t>De</w:t>
      </w:r>
      <w:r w:rsidR="00E94170" w:rsidRPr="00BB7F70">
        <w:t xml:space="preserve"> aanpassingen zijn nodig in het kader van </w:t>
      </w:r>
      <w:sdt>
        <w:sdtPr>
          <w:id w:val="-1664004716"/>
          <w:placeholder>
            <w:docPart w:val="B7E614EB0CAC4970B8F26C242BBC6961"/>
          </w:placeholder>
          <w:temporary/>
          <w:showingPlcHdr/>
        </w:sdtPr>
        <w:sdtEndPr/>
        <w:sdtContent>
          <w:r w:rsidR="00CB269A">
            <w:rPr>
              <w:rStyle w:val="Tekstvantijdelijkeaanduiding"/>
              <w:highlight w:val="yellow"/>
            </w:rPr>
            <w:t>beschrijving p</w:t>
          </w:r>
          <w:r w:rsidR="00E94170" w:rsidRPr="00BB7F70">
            <w:rPr>
              <w:rStyle w:val="Tekstvantijdelijkeaanduiding"/>
              <w:highlight w:val="yellow"/>
            </w:rPr>
            <w:t>roject</w:t>
          </w:r>
        </w:sdtContent>
      </w:sdt>
      <w:r w:rsidR="00CB269A">
        <w:t>.</w:t>
      </w:r>
    </w:p>
    <w:p w:rsidR="00643DD5" w:rsidRDefault="00643DD5" w:rsidP="00643DD5">
      <w:pPr>
        <w:rPr>
          <w:b/>
        </w:rPr>
      </w:pPr>
    </w:p>
    <w:p w:rsidR="00E4758C" w:rsidRDefault="00E4758C" w:rsidP="00643DD5">
      <w:pPr>
        <w:rPr>
          <w:b/>
        </w:rPr>
      </w:pPr>
    </w:p>
    <w:p w:rsidR="00E4758C" w:rsidRPr="00BB7F70" w:rsidRDefault="00E4758C" w:rsidP="00643DD5">
      <w:pPr>
        <w:rPr>
          <w:b/>
        </w:rPr>
      </w:pPr>
    </w:p>
    <w:p w:rsidR="00780BEB" w:rsidRPr="00780BEB" w:rsidRDefault="00780BEB" w:rsidP="00780BEB">
      <w:pPr>
        <w:spacing w:line="360" w:lineRule="auto"/>
        <w:jc w:val="left"/>
        <w:rPr>
          <w:b/>
        </w:rPr>
      </w:pPr>
      <w:r w:rsidRPr="00780BEB">
        <w:rPr>
          <w:b/>
        </w:rPr>
        <w:t>Partijen zijn het volgende overeengekomen:</w:t>
      </w:r>
    </w:p>
    <w:p w:rsidR="00780BEB" w:rsidRDefault="00780BEB" w:rsidP="00780BEB">
      <w:pPr>
        <w:spacing w:line="360" w:lineRule="auto"/>
        <w:jc w:val="left"/>
        <w:rPr>
          <w:b/>
          <w:color w:val="FF0000"/>
        </w:rPr>
      </w:pPr>
    </w:p>
    <w:p w:rsidR="00BF1084" w:rsidRPr="00793E5B" w:rsidRDefault="00BF1084" w:rsidP="00BF1084">
      <w:pPr>
        <w:pStyle w:val="Lijstalinea"/>
        <w:numPr>
          <w:ilvl w:val="0"/>
          <w:numId w:val="94"/>
        </w:numPr>
        <w:jc w:val="left"/>
        <w:rPr>
          <w:b/>
        </w:rPr>
      </w:pPr>
      <w:r w:rsidRPr="00793E5B">
        <w:rPr>
          <w:b/>
        </w:rPr>
        <w:t>Van toepassing zijnde regelingen</w:t>
      </w:r>
    </w:p>
    <w:p w:rsidR="00BF1084" w:rsidRPr="00793E5B" w:rsidRDefault="00BF1084" w:rsidP="00BF1084">
      <w:pPr>
        <w:pStyle w:val="Lijstalinea"/>
        <w:ind w:left="705"/>
        <w:jc w:val="left"/>
        <w:rPr>
          <w:b/>
        </w:rPr>
      </w:pPr>
    </w:p>
    <w:p w:rsidR="00BF1084" w:rsidRPr="00793E5B" w:rsidRDefault="00BF1084" w:rsidP="00BF1084">
      <w:pPr>
        <w:pStyle w:val="Lijstalinea"/>
        <w:ind w:left="720"/>
        <w:jc w:val="left"/>
        <w:rPr>
          <w:bCs/>
          <w:iCs/>
        </w:rPr>
      </w:pPr>
      <w:r w:rsidRPr="00793E5B">
        <w:rPr>
          <w:bCs/>
          <w:iCs/>
        </w:rPr>
        <w:t>Het Uitvoeringsprotocol SKL van 14 september 2001 beheerst de onderhavige projectovereenstemming met de bijbehorende bijlagen, met uitzondering van de artikelen 6.1 en 6.2 (schadevergoeding op basis van NKL 1999/Overeenkomst 1999), artikel 7 (schadevergoeding op basis van vaste prijs), artikel 8.1.2: derde volzin en artikel 12 (geschillenregeling). In plaats van “NKL 1999” en “Overeenkomst 1999” dient altijd te worden gelezen: het nadeelcompensatiebeleid van de provincie Noord-Holland.</w:t>
      </w:r>
    </w:p>
    <w:p w:rsidR="00780BEB" w:rsidRPr="00780BEB" w:rsidRDefault="00780BEB" w:rsidP="00BF1084">
      <w:pPr>
        <w:pStyle w:val="Lijstalinea"/>
        <w:ind w:left="720"/>
        <w:jc w:val="left"/>
        <w:rPr>
          <w:b/>
        </w:rPr>
      </w:pPr>
    </w:p>
    <w:p w:rsidR="00BF1084" w:rsidRPr="00793E5B" w:rsidRDefault="00BF1084" w:rsidP="00BF1084">
      <w:pPr>
        <w:pStyle w:val="Lijstalinea"/>
        <w:numPr>
          <w:ilvl w:val="0"/>
          <w:numId w:val="94"/>
        </w:numPr>
        <w:jc w:val="left"/>
        <w:rPr>
          <w:b/>
        </w:rPr>
      </w:pPr>
      <w:r w:rsidRPr="00793E5B">
        <w:rPr>
          <w:b/>
        </w:rPr>
        <w:t>Schadeloosstelling</w:t>
      </w:r>
    </w:p>
    <w:p w:rsidR="00BF1084" w:rsidRPr="00793E5B" w:rsidRDefault="00BF1084" w:rsidP="00BF1084">
      <w:pPr>
        <w:jc w:val="left"/>
        <w:rPr>
          <w:b/>
        </w:rPr>
      </w:pPr>
    </w:p>
    <w:p w:rsidR="00BF1084" w:rsidRPr="00793E5B" w:rsidRDefault="00BF1084" w:rsidP="00BF1084">
      <w:pPr>
        <w:pStyle w:val="Lijstalinea"/>
        <w:numPr>
          <w:ilvl w:val="0"/>
          <w:numId w:val="95"/>
        </w:numPr>
        <w:jc w:val="left"/>
        <w:rPr>
          <w:rFonts w:ascii="Calibri" w:eastAsiaTheme="minorHAnsi" w:hAnsi="Calibri"/>
          <w:sz w:val="22"/>
          <w:szCs w:val="22"/>
          <w:lang w:eastAsia="en-US"/>
        </w:rPr>
      </w:pPr>
      <w:r w:rsidRPr="00793E5B">
        <w:rPr>
          <w:iCs/>
        </w:rPr>
        <w:t>Voor d</w:t>
      </w:r>
      <w:r w:rsidRPr="00793E5B">
        <w:t>e berekening van de schadeloosstelling b</w:t>
      </w:r>
      <w:r w:rsidRPr="00793E5B">
        <w:rPr>
          <w:rFonts w:eastAsiaTheme="minorHAnsi"/>
        </w:rPr>
        <w:t>uiten beheergebied van de provincie Noord-Holland is de volgende regeling van toepassing is op deze overeenkomst:</w:t>
      </w:r>
    </w:p>
    <w:p w:rsidR="00BF1084" w:rsidRPr="00793E5B" w:rsidRDefault="00BF1084" w:rsidP="00BF1084">
      <w:pPr>
        <w:jc w:val="left"/>
        <w:rPr>
          <w:rFonts w:ascii="Calibri" w:eastAsiaTheme="minorHAnsi" w:hAnsi="Calibri"/>
          <w:sz w:val="22"/>
          <w:szCs w:val="22"/>
          <w:lang w:eastAsia="en-US"/>
        </w:rPr>
      </w:pPr>
      <w:r w:rsidRPr="00793E5B">
        <w:rPr>
          <w:rFonts w:eastAsiaTheme="minorHAnsi"/>
        </w:rPr>
        <w:t> </w:t>
      </w:r>
    </w:p>
    <w:p w:rsidR="00BF1084" w:rsidRPr="00793E5B" w:rsidRDefault="00BF1084" w:rsidP="00BF1084">
      <w:pPr>
        <w:jc w:val="left"/>
        <w:rPr>
          <w:rFonts w:eastAsiaTheme="minorHAnsi"/>
        </w:rPr>
      </w:pPr>
      <w:r w:rsidRPr="00793E5B">
        <w:rPr>
          <w:rFonts w:eastAsiaTheme="minorHAnsi"/>
        </w:rPr>
        <w:tab/>
      </w:r>
      <w:r w:rsidRPr="00793E5B">
        <w:rPr>
          <w:rFonts w:eastAsiaTheme="minorHAnsi"/>
        </w:rPr>
        <w:tab/>
      </w:r>
      <w:r w:rsidRPr="00793E5B">
        <w:rPr>
          <w:rFonts w:eastAsiaTheme="minorHAnsi"/>
        </w:rPr>
        <w:tab/>
        <w:t xml:space="preserve">Schadevergoedingsregeling verlegging kabels en leidingen buiten beheergebied </w:t>
      </w:r>
      <w:r w:rsidRPr="00793E5B">
        <w:rPr>
          <w:rFonts w:eastAsiaTheme="minorHAnsi"/>
        </w:rPr>
        <w:tab/>
        <w:t xml:space="preserve">van </w:t>
      </w:r>
      <w:r w:rsidRPr="00793E5B">
        <w:rPr>
          <w:rFonts w:eastAsiaTheme="minorHAnsi"/>
        </w:rPr>
        <w:tab/>
      </w:r>
      <w:r w:rsidRPr="00793E5B">
        <w:rPr>
          <w:rFonts w:eastAsiaTheme="minorHAnsi"/>
        </w:rPr>
        <w:tab/>
      </w:r>
      <w:r w:rsidRPr="00793E5B">
        <w:rPr>
          <w:rFonts w:eastAsiaTheme="minorHAnsi"/>
        </w:rPr>
        <w:tab/>
        <w:t>de Provincie Noord-Holland 2005 met bijlagen;</w:t>
      </w:r>
    </w:p>
    <w:p w:rsidR="00BF1084" w:rsidRPr="00793E5B" w:rsidRDefault="00BF1084" w:rsidP="00BF1084">
      <w:pPr>
        <w:jc w:val="left"/>
        <w:rPr>
          <w:rFonts w:eastAsiaTheme="minorHAnsi"/>
        </w:rPr>
      </w:pPr>
    </w:p>
    <w:p w:rsidR="00BF1084" w:rsidRPr="00793E5B" w:rsidRDefault="00BF1084" w:rsidP="00BF1084">
      <w:pPr>
        <w:pStyle w:val="Lijstalinea"/>
        <w:numPr>
          <w:ilvl w:val="0"/>
          <w:numId w:val="95"/>
        </w:numPr>
        <w:jc w:val="left"/>
        <w:rPr>
          <w:rFonts w:ascii="Calibri" w:eastAsiaTheme="minorHAnsi" w:hAnsi="Calibri"/>
          <w:sz w:val="22"/>
          <w:szCs w:val="22"/>
          <w:lang w:eastAsia="en-US"/>
        </w:rPr>
      </w:pPr>
      <w:r w:rsidRPr="00793E5B">
        <w:rPr>
          <w:iCs/>
        </w:rPr>
        <w:t>Voor d</w:t>
      </w:r>
      <w:r w:rsidRPr="00793E5B">
        <w:t>e berekening van de schadeloosstelling b</w:t>
      </w:r>
      <w:r w:rsidRPr="00793E5B">
        <w:rPr>
          <w:rFonts w:eastAsiaTheme="minorHAnsi"/>
        </w:rPr>
        <w:t xml:space="preserve">innen beheergebied van de provincie      Noord-Holland is het volgende uitgangspunt en regeling van toepassing op deze overeenkomst: </w:t>
      </w:r>
    </w:p>
    <w:p w:rsidR="00BF1084" w:rsidRPr="00793E5B" w:rsidRDefault="00BF1084" w:rsidP="00BF1084">
      <w:pPr>
        <w:jc w:val="left"/>
        <w:rPr>
          <w:rFonts w:ascii="Calibri" w:eastAsiaTheme="minorHAnsi" w:hAnsi="Calibri"/>
          <w:sz w:val="22"/>
          <w:szCs w:val="22"/>
          <w:lang w:eastAsia="en-US"/>
        </w:rPr>
      </w:pPr>
      <w:r w:rsidRPr="00793E5B">
        <w:rPr>
          <w:rFonts w:eastAsiaTheme="minorHAnsi"/>
        </w:rPr>
        <w:t> </w:t>
      </w:r>
    </w:p>
    <w:p w:rsidR="00BF1084" w:rsidRPr="00793E5B" w:rsidRDefault="00BF1084" w:rsidP="00BF1084">
      <w:pPr>
        <w:jc w:val="left"/>
        <w:rPr>
          <w:rFonts w:ascii="Calibri" w:eastAsiaTheme="minorHAnsi" w:hAnsi="Calibri"/>
          <w:sz w:val="22"/>
          <w:szCs w:val="22"/>
          <w:lang w:eastAsia="en-US"/>
        </w:rPr>
      </w:pPr>
      <w:r w:rsidRPr="00793E5B">
        <w:rPr>
          <w:rFonts w:ascii="Calibri" w:eastAsiaTheme="minorHAnsi" w:hAnsi="Calibri"/>
          <w:i/>
          <w:iCs/>
          <w:sz w:val="22"/>
          <w:szCs w:val="22"/>
          <w:lang w:eastAsia="en-US"/>
        </w:rPr>
        <w:lastRenderedPageBreak/>
        <w:tab/>
      </w:r>
      <w:r w:rsidRPr="00793E5B">
        <w:rPr>
          <w:rFonts w:ascii="Calibri" w:eastAsiaTheme="minorHAnsi" w:hAnsi="Calibri"/>
          <w:i/>
          <w:iCs/>
          <w:sz w:val="22"/>
          <w:szCs w:val="22"/>
          <w:lang w:eastAsia="en-US"/>
        </w:rPr>
        <w:tab/>
      </w:r>
      <w:r w:rsidRPr="00793E5B">
        <w:rPr>
          <w:rFonts w:ascii="Calibri" w:eastAsiaTheme="minorHAnsi" w:hAnsi="Calibri"/>
          <w:i/>
          <w:iCs/>
          <w:sz w:val="22"/>
          <w:szCs w:val="22"/>
          <w:lang w:eastAsia="en-US"/>
        </w:rPr>
        <w:tab/>
      </w:r>
      <w:r w:rsidRPr="00793E5B">
        <w:rPr>
          <w:rFonts w:ascii="Calibri" w:eastAsiaTheme="minorHAnsi" w:hAnsi="Calibri"/>
          <w:iCs/>
          <w:sz w:val="22"/>
          <w:szCs w:val="22"/>
          <w:lang w:eastAsia="en-US"/>
        </w:rPr>
        <w:t xml:space="preserve">Liggen om niet, verleggen om niet zoals vastgelegd in de vergunning en in de toelichting </w:t>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t xml:space="preserve">op </w:t>
      </w:r>
      <w:r w:rsidRPr="00793E5B">
        <w:rPr>
          <w:rFonts w:ascii="Calibri" w:eastAsiaTheme="minorHAnsi" w:hAnsi="Calibri"/>
          <w:iCs/>
          <w:sz w:val="22"/>
          <w:szCs w:val="22"/>
          <w:lang w:eastAsia="en-US"/>
        </w:rPr>
        <w:tab/>
        <w:t xml:space="preserve">Schadevergoedingsregeling verleggen kabels en leidingen buiten beheergebied van de </w:t>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t>provincie Noord-Holland 2005.  </w:t>
      </w:r>
    </w:p>
    <w:p w:rsidR="00BF1084" w:rsidRPr="00D80D75" w:rsidRDefault="00BF1084" w:rsidP="00BF1084">
      <w:pPr>
        <w:rPr>
          <w:color w:val="FF0000"/>
        </w:rPr>
      </w:pPr>
    </w:p>
    <w:p w:rsidR="00BF1084" w:rsidRDefault="00BF1084" w:rsidP="00BF1084">
      <w:pPr>
        <w:pStyle w:val="Lijstalinea"/>
        <w:numPr>
          <w:ilvl w:val="0"/>
          <w:numId w:val="94"/>
        </w:numPr>
        <w:rPr>
          <w:b/>
        </w:rPr>
      </w:pPr>
      <w:r w:rsidRPr="00B60C14">
        <w:rPr>
          <w:b/>
        </w:rPr>
        <w:t>Omvang uit te voeren aanpassing</w:t>
      </w:r>
    </w:p>
    <w:p w:rsidR="00BF1084" w:rsidRDefault="00BF1084" w:rsidP="00BF1084"/>
    <w:p w:rsidR="00643DD5" w:rsidRPr="00BB7F70" w:rsidRDefault="00643DD5" w:rsidP="00BF1084">
      <w:pPr>
        <w:ind w:left="680"/>
      </w:pPr>
      <w:r w:rsidRPr="00BB7F70">
        <w:t>De d</w:t>
      </w:r>
      <w:r w:rsidR="009B0E15">
        <w:t>oor A</w:t>
      </w:r>
      <w:r w:rsidRPr="00BB7F70">
        <w:t xml:space="preserve">cceptant uit te voeren aanpassing is vastgelegd </w:t>
      </w:r>
      <w:r w:rsidR="008F391B" w:rsidRPr="00BB7F70">
        <w:t>op</w:t>
      </w:r>
      <w:r w:rsidR="00CB269A">
        <w:t xml:space="preserve"> tekening met kenmerk</w:t>
      </w:r>
      <w:r w:rsidR="008F391B" w:rsidRPr="00BB7F70">
        <w:t xml:space="preserve"> </w:t>
      </w:r>
      <w:r w:rsidR="009B0E15">
        <w:t>“</w:t>
      </w:r>
      <w:sdt>
        <w:sdtPr>
          <w:id w:val="-709111994"/>
          <w:placeholder>
            <w:docPart w:val="ED98B3631D5745588DD2572EE7CDC416"/>
          </w:placeholder>
          <w:temporary/>
          <w:showingPlcHdr/>
        </w:sdtPr>
        <w:sdtEndPr/>
        <w:sdtContent>
          <w:r w:rsidR="00E34BFC" w:rsidRPr="00BB7F70">
            <w:rPr>
              <w:rStyle w:val="Tekstvantijdelijkeaanduiding"/>
              <w:highlight w:val="yellow"/>
            </w:rPr>
            <w:t>Tekeningnummer</w:t>
          </w:r>
        </w:sdtContent>
      </w:sdt>
      <w:r w:rsidR="009B0E15">
        <w:t>”</w:t>
      </w:r>
      <w:r w:rsidR="00E34BFC" w:rsidRPr="00BB7F70">
        <w:t xml:space="preserve"> d.d.</w:t>
      </w:r>
      <w:r w:rsidR="00E36204">
        <w:t xml:space="preserve"> </w:t>
      </w:r>
      <w:sdt>
        <w:sdtPr>
          <w:id w:val="1113560794"/>
          <w:placeholder>
            <w:docPart w:val="F1B98E4575F849D18FF1FAAFA103277A"/>
          </w:placeholder>
          <w:temporary/>
          <w:showingPlcHdr/>
        </w:sdtPr>
        <w:sdtEndPr/>
        <w:sdtContent>
          <w:r w:rsidR="00E34BFC" w:rsidRPr="00BB7F70">
            <w:rPr>
              <w:rStyle w:val="Tekstvantijdelijkeaanduiding"/>
              <w:highlight w:val="yellow"/>
            </w:rPr>
            <w:t>datum</w:t>
          </w:r>
        </w:sdtContent>
      </w:sdt>
      <w:r w:rsidR="007920DC" w:rsidRPr="00BB7F70">
        <w:t xml:space="preserve"> </w:t>
      </w:r>
      <w:r w:rsidR="00A04C2C" w:rsidRPr="00BB7F70">
        <w:t xml:space="preserve">welke </w:t>
      </w:r>
      <w:r w:rsidR="007920DC" w:rsidRPr="00BB7F70">
        <w:t>is</w:t>
      </w:r>
      <w:r w:rsidR="00682738">
        <w:t xml:space="preserve"> bijgevoegd als Bijlage C</w:t>
      </w:r>
      <w:r w:rsidR="00A04C2C" w:rsidRPr="00BB7F70">
        <w:t xml:space="preserve">. </w:t>
      </w:r>
      <w:r w:rsidRPr="00BB7F70">
        <w:t xml:space="preserve">De door </w:t>
      </w:r>
      <w:r w:rsidR="007C39F3" w:rsidRPr="00BB7F70">
        <w:t>A</w:t>
      </w:r>
      <w:r w:rsidRPr="00BB7F70">
        <w:t>cceptant uit te voeren werkzaamheden betreffen</w:t>
      </w:r>
      <w:r w:rsidR="008C349D" w:rsidRPr="00BB7F70">
        <w:t xml:space="preserve"> </w:t>
      </w:r>
      <w:sdt>
        <w:sdtPr>
          <w:rPr>
            <w:highlight w:val="yellow"/>
          </w:rPr>
          <w:id w:val="37936299"/>
          <w:placeholder>
            <w:docPart w:val="B72E7AD102B74A0298BFC454989855D4"/>
          </w:placeholder>
          <w:temporary/>
          <w:showingPlcHdr/>
        </w:sdtPr>
        <w:sdtEndPr/>
        <w:sdtContent>
          <w:r w:rsidR="00E94170" w:rsidRPr="00BB7F70">
            <w:rPr>
              <w:rStyle w:val="Tekstvantijdelijkeaanduiding"/>
              <w:highlight w:val="yellow"/>
            </w:rPr>
            <w:t>beschrijving verlegging/aanpassing/werkzaamheden</w:t>
          </w:r>
        </w:sdtContent>
      </w:sdt>
      <w:r w:rsidR="00E36204">
        <w:t>.</w:t>
      </w:r>
    </w:p>
    <w:p w:rsidR="00BF1084" w:rsidRPr="00BB7F70" w:rsidRDefault="00BF1084" w:rsidP="00BF1084"/>
    <w:p w:rsidR="00BF1084" w:rsidRDefault="00BF1084" w:rsidP="00BF1084">
      <w:pPr>
        <w:numPr>
          <w:ilvl w:val="0"/>
          <w:numId w:val="94"/>
        </w:numPr>
        <w:rPr>
          <w:b/>
        </w:rPr>
      </w:pPr>
      <w:r w:rsidRPr="00D2532E">
        <w:rPr>
          <w:b/>
        </w:rPr>
        <w:t>Planning</w:t>
      </w:r>
    </w:p>
    <w:p w:rsidR="00BF1084" w:rsidRDefault="00BF1084" w:rsidP="00BF1084">
      <w:pPr>
        <w:ind w:left="705"/>
        <w:rPr>
          <w:b/>
        </w:rPr>
      </w:pPr>
    </w:p>
    <w:p w:rsidR="00CB269A" w:rsidRDefault="00CB269A" w:rsidP="00BF1084">
      <w:pPr>
        <w:ind w:left="680"/>
      </w:pPr>
      <w:r w:rsidRPr="00CB269A">
        <w:rPr>
          <w:highlight w:val="red"/>
        </w:rPr>
        <w:t>Cat. 1</w:t>
      </w:r>
    </w:p>
    <w:p w:rsidR="00BF0934" w:rsidRDefault="00BF0934" w:rsidP="00BF1084">
      <w:pPr>
        <w:ind w:left="680"/>
      </w:pPr>
      <w:r w:rsidRPr="00BB7F70">
        <w:t xml:space="preserve">De uitvoering van de werkzaamheden van Acceptant zal plaatsvinden </w:t>
      </w:r>
      <w:r w:rsidR="00D2532E">
        <w:t>vóór</w:t>
      </w:r>
      <w:r w:rsidRPr="00BB7F70">
        <w:t xml:space="preserve"> </w:t>
      </w:r>
      <w:sdt>
        <w:sdtPr>
          <w:id w:val="1238910656"/>
          <w:placeholder>
            <w:docPart w:val="40C0A22FD056461F8CF80A953E64D1E3"/>
          </w:placeholder>
          <w:temporary/>
          <w:showingPlcHdr/>
        </w:sdtPr>
        <w:sdtEndPr/>
        <w:sdtContent>
          <w:r w:rsidR="00E34BFC" w:rsidRPr="00BB7F70">
            <w:rPr>
              <w:rStyle w:val="Tekstvantijdelijkeaanduiding"/>
              <w:highlight w:val="yellow"/>
            </w:rPr>
            <w:t>uiterlijke datum gereed</w:t>
          </w:r>
        </w:sdtContent>
      </w:sdt>
      <w:r w:rsidR="00682738">
        <w:t xml:space="preserve">, </w:t>
      </w:r>
      <w:r w:rsidRPr="00E36204">
        <w:rPr>
          <w:color w:val="FF0000"/>
        </w:rPr>
        <w:t>conform bijgaande ge</w:t>
      </w:r>
      <w:r w:rsidR="00682738" w:rsidRPr="00E36204">
        <w:rPr>
          <w:color w:val="FF0000"/>
        </w:rPr>
        <w:t>detailleerde planning, bijlage F</w:t>
      </w:r>
      <w:r w:rsidRPr="00E36204">
        <w:rPr>
          <w:color w:val="FF0000"/>
        </w:rPr>
        <w:t>.</w:t>
      </w:r>
    </w:p>
    <w:p w:rsidR="00CB269A" w:rsidRDefault="00CB269A" w:rsidP="00BF0934"/>
    <w:p w:rsidR="00CB269A" w:rsidRDefault="00BF1084" w:rsidP="00BF0934">
      <w:r w:rsidRPr="00BF1084">
        <w:tab/>
      </w:r>
      <w:r w:rsidRPr="00BF1084">
        <w:tab/>
      </w:r>
      <w:r w:rsidR="00CB269A" w:rsidRPr="00CB269A">
        <w:rPr>
          <w:highlight w:val="red"/>
        </w:rPr>
        <w:t>Cat.2</w:t>
      </w:r>
    </w:p>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1</w:t>
      </w:r>
      <w:r>
        <w:tab/>
        <w:t xml:space="preserve">De uitvoeringsplanning wordt door de Opdrachtnemer van het Project nader vastgesteld in overleg met alle kabel- en leidingbeheerders. De Opdrachtnemer meldt schriftelijk aan Acceptant wanneer de uitvoering van de benodigde werkzaamheden ingepland dienen te worden. Uiterlijk </w:t>
      </w:r>
      <w:sdt>
        <w:sdtPr>
          <w:id w:val="-1714337256"/>
          <w:placeholder>
            <w:docPart w:val="4207E481AC7848B3938A492362C34A52"/>
          </w:placeholder>
          <w:showingPlcHdr/>
        </w:sdtPr>
        <w:sdtEndPr/>
        <w:sdtContent>
          <w:r w:rsidRPr="00CB269A">
            <w:rPr>
              <w:rStyle w:val="Tekstvantijdelijkeaanduiding"/>
              <w:highlight w:val="yellow"/>
            </w:rPr>
            <w:t>aantal weken</w:t>
          </w:r>
        </w:sdtContent>
      </w:sdt>
      <w:r>
        <w:t xml:space="preserve"> na deze melding dient Acceptant aan te vangen met de uitvoering van haar werkzaamheden.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2</w:t>
      </w:r>
      <w:r>
        <w:tab/>
        <w:t xml:space="preserve">Acceptant dient in ieder geval </w:t>
      </w:r>
      <w:r w:rsidRPr="00CB269A">
        <w:t xml:space="preserve">vóór </w:t>
      </w:r>
      <w:sdt>
        <w:sdtPr>
          <w:id w:val="-1298979883"/>
          <w:placeholder>
            <w:docPart w:val="DC0BC8490DA54C17AB63165692EC4065"/>
          </w:placeholder>
          <w:showingPlcHdr/>
        </w:sdtPr>
        <w:sdtEndPr/>
        <w:sdtContent>
          <w:r w:rsidRPr="00CB269A">
            <w:rPr>
              <w:rStyle w:val="Tekstvantijdelijkeaanduiding"/>
              <w:highlight w:val="yellow"/>
            </w:rPr>
            <w:t>datum uitvoeringsgereed</w:t>
          </w:r>
        </w:sdtContent>
      </w:sdt>
      <w:r>
        <w:t xml:space="preserve"> gereed (“startklaar”) te zijn voor de uitvoering. Onder uitvoeringsgereed wordt in ieder geval verstaan:</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De benodigde materialen zijn door Acceptant besteld en beschikbaar;</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De benodigde vergunningen zijn door Acceptant aangevraagd en door betreffende bestuursorganen aan Acceptant verleend;</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 xml:space="preserve">De engineering van de uit te voeren </w:t>
      </w:r>
      <w:r w:rsidR="00C12E7B">
        <w:t>aanpassing</w:t>
      </w:r>
      <w:r>
        <w:t xml:space="preserve"> is afgerond;</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 xml:space="preserve">Acceptant heeft de uitbesteding voor de uitvoering van de </w:t>
      </w:r>
      <w:r w:rsidR="00C12E7B">
        <w:t>aanpassing</w:t>
      </w:r>
      <w:r>
        <w:t xml:space="preserve"> afgerond.</w:t>
      </w:r>
    </w:p>
    <w:p w:rsidR="00CB269A" w:rsidRDefault="00CB269A" w:rsidP="00CB269A">
      <w:pPr>
        <w:pStyle w:val="Lijstalinea"/>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pPr>
    </w:p>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3</w:t>
      </w:r>
      <w:r>
        <w:tab/>
        <w:t xml:space="preserve">Alle werkzaamheden van Acceptant die vooruitlopend op de werkzaamheden van Opdrachtnemer uitgevoerd kunnen worden, dienen reeds vóór </w:t>
      </w:r>
      <w:sdt>
        <w:sdtPr>
          <w:id w:val="-1745332704"/>
          <w:placeholder>
            <w:docPart w:val="C0C6AD3F95AB4615B5D5309915021BEC"/>
          </w:placeholder>
          <w:showingPlcHdr/>
        </w:sdtPr>
        <w:sdtEndPr/>
        <w:sdtContent>
          <w:r w:rsidR="000B05C2" w:rsidRPr="000B05C2">
            <w:rPr>
              <w:rStyle w:val="Tekstvantijdelijkeaanduiding"/>
              <w:highlight w:val="yellow"/>
            </w:rPr>
            <w:t>startdatum uitvoering project</w:t>
          </w:r>
        </w:sdtContent>
      </w:sdt>
      <w:r w:rsidR="00C12E7B">
        <w:t xml:space="preserve"> </w:t>
      </w:r>
      <w:r>
        <w:t>door Acceptant uitgevoerd te zijn.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4</w:t>
      </w:r>
      <w:r>
        <w:tab/>
        <w:t xml:space="preserve">Indien Acceptant vanwege onvoorziene omstandigheden niet in staat is om vóór de </w:t>
      </w:r>
      <w:r w:rsidR="000B05C2">
        <w:t xml:space="preserve">in lid 2 van dit artikel </w:t>
      </w:r>
      <w:r>
        <w:t xml:space="preserve">overeengekomen datum </w:t>
      </w:r>
      <w:r w:rsidR="000B05C2">
        <w:t>uitvoeringsgereed te zijn</w:t>
      </w:r>
      <w:r>
        <w:t>, dan meldt Acceptant dit onverwijld aan Verzoeker. Partijen zullen vervolgens in overleg treden om gezamenlijk een oplossing te bepalen.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5</w:t>
      </w:r>
      <w:r>
        <w:tab/>
        <w:t>Het proces van uitvoering van alle werkzaamheden in het Project is een gezamenlijke verantwoordelijkheid. De Opdrachtnemer heeft een leidende rol binnen de uitvoeringscoördinatie van het Project. Acceptant spant zich maximaal in om de  uitvoeringsplanning te faciliteren en na te leven.</w:t>
      </w:r>
    </w:p>
    <w:p w:rsidR="00CB269A" w:rsidRDefault="00CB269A" w:rsidP="00CB269A"/>
    <w:p w:rsidR="00165689" w:rsidRDefault="0019448D" w:rsidP="003C702C">
      <w:p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360" w:hanging="360"/>
      </w:pPr>
      <w:sdt>
        <w:sdtPr>
          <w:id w:val="-1014683993"/>
          <w:placeholder>
            <w:docPart w:val="CF5C45CADF7C4C6AB32A10831EF23C8E"/>
          </w:placeholder>
          <w:showingPlcHdr/>
        </w:sdtPr>
        <w:sdtEndPr/>
        <w:sdtContent>
          <w:r w:rsidR="003C702C">
            <w:rPr>
              <w:color w:val="808080"/>
              <w:highlight w:val="yellow"/>
            </w:rPr>
            <w:t>Lid 6</w:t>
          </w:r>
        </w:sdtContent>
      </w:sdt>
      <w:r w:rsidR="003C702C">
        <w:tab/>
      </w:r>
      <w:sdt>
        <w:sdtPr>
          <w:id w:val="-849179553"/>
          <w:placeholder>
            <w:docPart w:val="9C22D045F3FD4772BE013CECF4FBFED0"/>
          </w:placeholder>
          <w:showingPlcHdr/>
        </w:sdtPr>
        <w:sdtEndPr/>
        <w:sdtContent>
          <w:r w:rsidR="003C702C" w:rsidRPr="003C702C">
            <w:rPr>
              <w:color w:val="808080"/>
              <w:highlight w:val="yellow"/>
            </w:rPr>
            <w:t xml:space="preserve">Ter voorbereiding en ondersteuning van de voornoemde activiteiten stelt Verzoeker een </w:t>
          </w:r>
          <w:r w:rsidR="003C702C">
            <w:rPr>
              <w:color w:val="808080"/>
              <w:highlight w:val="yellow"/>
            </w:rPr>
            <w:tab/>
          </w:r>
          <w:r w:rsidR="003C702C" w:rsidRPr="003C702C">
            <w:rPr>
              <w:color w:val="808080"/>
              <w:highlight w:val="yellow"/>
            </w:rPr>
            <w:t xml:space="preserve">taakverdeling voor met bijbehorende planning. De taakverdeling en planning zijn </w:t>
          </w:r>
          <w:r w:rsidR="003C702C">
            <w:rPr>
              <w:color w:val="808080"/>
              <w:highlight w:val="yellow"/>
            </w:rPr>
            <w:tab/>
          </w:r>
          <w:r w:rsidR="003C702C" w:rsidRPr="003C702C">
            <w:rPr>
              <w:color w:val="808080"/>
              <w:highlight w:val="yellow"/>
            </w:rPr>
            <w:t>bijgevoegd als bijlage F.</w:t>
          </w:r>
        </w:sdtContent>
      </w:sdt>
    </w:p>
    <w:p w:rsidR="00D03927" w:rsidRDefault="00D0392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pPr>
      <w:r>
        <w:br w:type="page"/>
      </w:r>
    </w:p>
    <w:p w:rsidR="00BF1084" w:rsidRDefault="00BF1084" w:rsidP="00BF1084">
      <w:pPr>
        <w:numPr>
          <w:ilvl w:val="0"/>
          <w:numId w:val="94"/>
        </w:numPr>
        <w:rPr>
          <w:b/>
        </w:rPr>
      </w:pPr>
      <w:r w:rsidRPr="00D2532E">
        <w:rPr>
          <w:b/>
        </w:rPr>
        <w:lastRenderedPageBreak/>
        <w:t>Kostenraming bij nacalculatie</w:t>
      </w:r>
    </w:p>
    <w:p w:rsidR="00BF1084" w:rsidRDefault="00BF1084" w:rsidP="00BF1084">
      <w:pPr>
        <w:ind w:left="705"/>
        <w:rPr>
          <w:b/>
        </w:rPr>
      </w:pPr>
    </w:p>
    <w:p w:rsidR="005D1533" w:rsidRPr="00BB7F70" w:rsidRDefault="005D1533" w:rsidP="005D1533">
      <w:pPr>
        <w:ind w:left="680"/>
      </w:pPr>
      <w:r>
        <w:t>De kostenraming is achterwege gelaten, omdat er gezien de rechtsposities geen sprake is van een voorlopig recht op vergoeding van het nadeel (zie artikel 6).</w:t>
      </w:r>
    </w:p>
    <w:p w:rsidR="00643DD5" w:rsidRDefault="00643DD5" w:rsidP="00643DD5"/>
    <w:p w:rsidR="00BF1084" w:rsidRDefault="00BF1084" w:rsidP="00BF1084">
      <w:pPr>
        <w:numPr>
          <w:ilvl w:val="0"/>
          <w:numId w:val="94"/>
        </w:numPr>
        <w:rPr>
          <w:b/>
        </w:rPr>
      </w:pPr>
      <w:r w:rsidRPr="00793E5B">
        <w:rPr>
          <w:b/>
        </w:rPr>
        <w:t>Vaststelling Schadeloosstelling</w:t>
      </w:r>
    </w:p>
    <w:p w:rsidR="00BF1084" w:rsidRPr="00793E5B" w:rsidRDefault="00BF1084" w:rsidP="00BF1084">
      <w:pPr>
        <w:ind w:left="705"/>
        <w:rPr>
          <w:b/>
        </w:rPr>
      </w:pPr>
    </w:p>
    <w:p w:rsidR="005D1533" w:rsidRDefault="005D1533" w:rsidP="005D1533">
      <w:pPr>
        <w:ind w:left="680"/>
      </w:pPr>
      <w:r w:rsidRPr="00AB16CE">
        <w:t xml:space="preserve">Op grond van de regelingen genoemd in artikel 1 en artikel 2 van deze Projectovereenstemming,  de kostenraming en de rechtsposities zijn Verzoeker en Acceptant overeengekomen dat voor dit deel van de verleggingen voor Acceptant de voorlopige schadeloosstelling is vastgesteld op </w:t>
      </w:r>
      <w:r w:rsidRPr="00BB7F70">
        <w:t xml:space="preserve">€ </w:t>
      </w:r>
      <w:r>
        <w:t>0,-</w:t>
      </w:r>
      <w:r w:rsidRPr="00BB7F70">
        <w:t xml:space="preserve">(zegge: </w:t>
      </w:r>
      <w:r>
        <w:t>nul</w:t>
      </w:r>
      <w:r w:rsidRPr="00BB7F70">
        <w:t xml:space="preserve"> euro). </w:t>
      </w:r>
    </w:p>
    <w:p w:rsidR="005D1533" w:rsidRDefault="005D1533" w:rsidP="005D1533">
      <w:pPr>
        <w:ind w:left="680"/>
      </w:pPr>
    </w:p>
    <w:p w:rsidR="005D1533" w:rsidRPr="00912FA3" w:rsidRDefault="005D1533" w:rsidP="005D1533">
      <w:pPr>
        <w:ind w:left="680"/>
        <w:rPr>
          <w:color w:val="FF0000"/>
        </w:rPr>
      </w:pPr>
      <w:r w:rsidRPr="00BB7F70">
        <w:t xml:space="preserve">De definitieve schadevergoeding zal na de gereedmelding als </w:t>
      </w:r>
      <w:r>
        <w:t>bedoeld in artikel 9.5 van het U</w:t>
      </w:r>
      <w:r w:rsidRPr="00BB7F70">
        <w:t>itvoeringsprotocol worden vastgesteld. De gemaakte kosten dienen alle onderbouwd te zijn door eenheidsprijzen maal hoeveelheden.</w:t>
      </w:r>
      <w:r>
        <w:t xml:space="preserve"> </w:t>
      </w:r>
    </w:p>
    <w:p w:rsidR="00BF1084" w:rsidRPr="0048553A" w:rsidRDefault="00BF1084" w:rsidP="00BF1084">
      <w:pPr>
        <w:rPr>
          <w:color w:val="FF0000"/>
        </w:rPr>
      </w:pPr>
    </w:p>
    <w:p w:rsidR="00BF1084" w:rsidRDefault="00BF1084" w:rsidP="00BF1084">
      <w:pPr>
        <w:numPr>
          <w:ilvl w:val="0"/>
          <w:numId w:val="94"/>
        </w:numPr>
        <w:rPr>
          <w:b/>
        </w:rPr>
      </w:pPr>
      <w:r w:rsidRPr="00D2532E">
        <w:rPr>
          <w:b/>
        </w:rPr>
        <w:t>Facturering</w:t>
      </w:r>
    </w:p>
    <w:p w:rsidR="00BF1084" w:rsidRDefault="00BF1084" w:rsidP="00643DD5"/>
    <w:p w:rsidR="005D1533" w:rsidRPr="00BB7F70" w:rsidRDefault="005D1533" w:rsidP="005D1533">
      <w:r>
        <w:tab/>
      </w:r>
      <w:r>
        <w:tab/>
        <w:t>Niet van toepassing (zie artikel 6).</w:t>
      </w:r>
    </w:p>
    <w:p w:rsidR="00643DD5" w:rsidRDefault="00643DD5" w:rsidP="00643DD5"/>
    <w:p w:rsidR="00BF1084" w:rsidRDefault="00BF1084" w:rsidP="00BF1084">
      <w:pPr>
        <w:numPr>
          <w:ilvl w:val="0"/>
          <w:numId w:val="94"/>
        </w:numPr>
        <w:rPr>
          <w:b/>
        </w:rPr>
      </w:pPr>
      <w:r w:rsidRPr="00D2532E">
        <w:rPr>
          <w:b/>
        </w:rPr>
        <w:t>Contactpersonen</w:t>
      </w:r>
    </w:p>
    <w:p w:rsidR="00BF1084" w:rsidRDefault="00BF1084" w:rsidP="00BF1084">
      <w:pPr>
        <w:ind w:left="705"/>
        <w:rPr>
          <w:b/>
        </w:rPr>
      </w:pPr>
    </w:p>
    <w:p w:rsidR="00643DD5" w:rsidRPr="00BB7F70" w:rsidRDefault="00643DD5" w:rsidP="00BF1084">
      <w:pPr>
        <w:ind w:left="680"/>
      </w:pPr>
      <w:r w:rsidRPr="00BB7F70">
        <w:t>Alle correspondentie met uitzondering van factu</w:t>
      </w:r>
      <w:r w:rsidR="00293F25">
        <w:t>ren dient onder vermelding van zaak</w:t>
      </w:r>
      <w:r w:rsidRPr="00BB7F70">
        <w:t>nummer te worden gezonden aan onderstaande contactpersonen.</w:t>
      </w:r>
    </w:p>
    <w:p w:rsidR="00643DD5" w:rsidRPr="00BB7F70" w:rsidRDefault="00643DD5" w:rsidP="00643DD5"/>
    <w:p w:rsidR="00643DD5" w:rsidRPr="00BB7F70" w:rsidRDefault="00643DD5" w:rsidP="00BF1084">
      <w:pPr>
        <w:ind w:left="680"/>
      </w:pPr>
      <w:r w:rsidRPr="00BB7F70">
        <w:t>Contactpersoon namens Verzoeker:</w:t>
      </w:r>
      <w:r w:rsidRPr="00BB7F70">
        <w:tab/>
      </w:r>
      <w:r w:rsidRPr="00BB7F70">
        <w:tab/>
      </w:r>
      <w:r w:rsidR="00C20FB3" w:rsidRPr="00BB7F70">
        <w:tab/>
      </w:r>
      <w:r w:rsidR="00C20FB3" w:rsidRPr="00BB7F70">
        <w:tab/>
      </w:r>
      <w:r w:rsidRPr="00BB7F70">
        <w:t>Contactpersoon namens Acceptant:</w:t>
      </w:r>
    </w:p>
    <w:p w:rsidR="00643DD5" w:rsidRPr="00BB7F70" w:rsidRDefault="00643DD5" w:rsidP="00BF1084">
      <w:pPr>
        <w:ind w:left="680"/>
      </w:pPr>
      <w:r w:rsidRPr="00BB7F70">
        <w:t xml:space="preserve">Naam: </w:t>
      </w:r>
      <w:sdt>
        <w:sdtPr>
          <w:id w:val="545343818"/>
          <w:placeholder>
            <w:docPart w:val="BD8C515B61F0448085E5E38D24670931"/>
          </w:placeholder>
          <w:temporary/>
          <w:showingPlcHdr/>
        </w:sdtPr>
        <w:sdtEndPr/>
        <w:sdtContent>
          <w:r w:rsidR="00E94170" w:rsidRPr="00BB7F70">
            <w:rPr>
              <w:rStyle w:val="Tekstvantijdelijkeaanduiding"/>
              <w:highlight w:val="yellow"/>
            </w:rPr>
            <w:t>contactpersoon</w:t>
          </w:r>
        </w:sdtContent>
      </w:sdt>
      <w:r w:rsidR="00E94170" w:rsidRPr="00BB7F70">
        <w:tab/>
      </w:r>
      <w:r w:rsidR="00E94170" w:rsidRPr="00BB7F70">
        <w:tab/>
      </w:r>
      <w:r w:rsidRPr="00BB7F70">
        <w:tab/>
      </w:r>
      <w:r w:rsidRPr="00BB7F70">
        <w:tab/>
      </w:r>
      <w:r w:rsidR="00874316" w:rsidRPr="00BB7F70">
        <w:tab/>
      </w:r>
      <w:r w:rsidR="00C20FB3" w:rsidRPr="00BB7F70">
        <w:tab/>
      </w:r>
      <w:r w:rsidR="00C20FB3" w:rsidRPr="00BB7F70">
        <w:tab/>
      </w:r>
      <w:r w:rsidRPr="00BB7F70">
        <w:t xml:space="preserve">Naam: </w:t>
      </w:r>
      <w:sdt>
        <w:sdtPr>
          <w:id w:val="-822431923"/>
          <w:placeholder>
            <w:docPart w:val="6C27C456452F44F49A83E3B7662E3D4B"/>
          </w:placeholder>
          <w:temporary/>
          <w:showingPlcHdr/>
        </w:sdtPr>
        <w:sdtEndPr/>
        <w:sdtContent>
          <w:r w:rsidR="00E94170" w:rsidRPr="00BB7F70">
            <w:rPr>
              <w:rStyle w:val="Tekstvantijdelijkeaanduiding"/>
              <w:highlight w:val="yellow"/>
            </w:rPr>
            <w:t>contactpersoon</w:t>
          </w:r>
        </w:sdtContent>
      </w:sdt>
    </w:p>
    <w:p w:rsidR="00643DD5" w:rsidRPr="00BB7F70" w:rsidRDefault="00643DD5" w:rsidP="00BF1084">
      <w:pPr>
        <w:ind w:left="680"/>
      </w:pPr>
      <w:r w:rsidRPr="00BB7F70">
        <w:t>Adres: Postbus 3007</w:t>
      </w:r>
      <w:r w:rsidRPr="00BB7F70">
        <w:tab/>
      </w:r>
      <w:r w:rsidRPr="00BB7F70">
        <w:tab/>
      </w:r>
      <w:r w:rsidRPr="00BB7F70">
        <w:tab/>
      </w:r>
      <w:r w:rsidRPr="00BB7F70">
        <w:tab/>
      </w:r>
      <w:r w:rsidR="00874316" w:rsidRPr="00BB7F70">
        <w:tab/>
      </w:r>
      <w:r w:rsidR="00874316" w:rsidRPr="00BB7F70">
        <w:tab/>
      </w:r>
      <w:r w:rsidR="00C20FB3" w:rsidRPr="00BB7F70">
        <w:tab/>
      </w:r>
      <w:r w:rsidR="00C20FB3" w:rsidRPr="00BB7F70">
        <w:tab/>
      </w:r>
      <w:r w:rsidR="00ED427A" w:rsidRPr="00BB7F70">
        <w:t xml:space="preserve">Adres: </w:t>
      </w:r>
      <w:sdt>
        <w:sdtPr>
          <w:id w:val="-2024466846"/>
          <w:placeholder>
            <w:docPart w:val="7E49F3233D4E4D6AA9A34411C1AD1D58"/>
          </w:placeholder>
          <w:temporary/>
          <w:showingPlcHdr/>
        </w:sdtPr>
        <w:sdtEndPr/>
        <w:sdtContent>
          <w:r w:rsidR="00E94170" w:rsidRPr="00BB7F70">
            <w:rPr>
              <w:rStyle w:val="Tekstvantijdelijkeaanduiding"/>
              <w:highlight w:val="yellow"/>
            </w:rPr>
            <w:t>adres</w:t>
          </w:r>
        </w:sdtContent>
      </w:sdt>
      <w:r w:rsidRPr="00BB7F70">
        <w:t xml:space="preserve"> </w:t>
      </w:r>
    </w:p>
    <w:p w:rsidR="00643DD5" w:rsidRPr="00BB7F70" w:rsidRDefault="00643DD5" w:rsidP="00BF1084">
      <w:pPr>
        <w:ind w:left="680"/>
      </w:pPr>
      <w:r w:rsidRPr="00BB7F70">
        <w:t>Plaats: 2001 DA Haarlem</w:t>
      </w:r>
      <w:r w:rsidRPr="00BB7F70">
        <w:tab/>
      </w:r>
      <w:r w:rsidRPr="00BB7F70">
        <w:tab/>
      </w:r>
      <w:r w:rsidRPr="00BB7F70">
        <w:tab/>
      </w:r>
      <w:r w:rsidR="00874316" w:rsidRPr="00BB7F70">
        <w:tab/>
      </w:r>
      <w:r w:rsidR="00874316" w:rsidRPr="00BB7F70">
        <w:tab/>
      </w:r>
      <w:r w:rsidR="00C20FB3" w:rsidRPr="00BB7F70">
        <w:tab/>
      </w:r>
      <w:r w:rsidR="00C20FB3" w:rsidRPr="00BB7F70">
        <w:tab/>
      </w:r>
      <w:r w:rsidRPr="00BB7F70">
        <w:t xml:space="preserve">Plaats: </w:t>
      </w:r>
      <w:sdt>
        <w:sdtPr>
          <w:id w:val="-653523131"/>
          <w:placeholder>
            <w:docPart w:val="7E0DB9CEADD041C0B038427E8F9642E5"/>
          </w:placeholder>
          <w:temporary/>
          <w:showingPlcHdr/>
        </w:sdtPr>
        <w:sdtEndPr/>
        <w:sdtContent>
          <w:r w:rsidR="00E94170" w:rsidRPr="00BB7F70">
            <w:rPr>
              <w:rStyle w:val="Tekstvantijdelijkeaanduiding"/>
              <w:highlight w:val="yellow"/>
            </w:rPr>
            <w:t>postcode en plaats</w:t>
          </w:r>
        </w:sdtContent>
      </w:sdt>
      <w:r w:rsidRPr="00BB7F70">
        <w:t xml:space="preserve"> </w:t>
      </w:r>
    </w:p>
    <w:p w:rsidR="00643DD5" w:rsidRPr="00BB7F70" w:rsidRDefault="00E94170" w:rsidP="00BF1084">
      <w:pPr>
        <w:ind w:left="680"/>
      </w:pPr>
      <w:r w:rsidRPr="00BB7F70">
        <w:t xml:space="preserve">Telefoonnummer: </w:t>
      </w:r>
      <w:sdt>
        <w:sdtPr>
          <w:id w:val="-30654103"/>
          <w:placeholder>
            <w:docPart w:val="DF34007D492F46028EBD5D95867B7CA4"/>
          </w:placeholder>
          <w:temporary/>
          <w:showingPlcHdr/>
        </w:sdtPr>
        <w:sdtEndPr/>
        <w:sdtContent>
          <w:r w:rsidRPr="00BB7F70">
            <w:rPr>
              <w:rStyle w:val="Tekstvantijdelijkeaanduiding"/>
              <w:highlight w:val="yellow"/>
            </w:rPr>
            <w:t>tel.nr</w:t>
          </w:r>
        </w:sdtContent>
      </w:sdt>
      <w:r w:rsidRPr="00BB7F70">
        <w:tab/>
      </w:r>
      <w:r w:rsidRPr="00BB7F70">
        <w:tab/>
      </w:r>
      <w:r w:rsidRPr="00BB7F70">
        <w:tab/>
      </w:r>
      <w:r w:rsidR="00643DD5" w:rsidRPr="00BB7F70">
        <w:tab/>
      </w:r>
      <w:r w:rsidR="00643DD5" w:rsidRPr="00BB7F70">
        <w:tab/>
      </w:r>
      <w:r w:rsidR="00C20FB3" w:rsidRPr="00BB7F70">
        <w:tab/>
      </w:r>
      <w:r w:rsidR="00C20FB3" w:rsidRPr="00BB7F70">
        <w:tab/>
      </w:r>
      <w:r w:rsidR="00643DD5" w:rsidRPr="00BB7F70">
        <w:t xml:space="preserve">Telefoonnummer: </w:t>
      </w:r>
      <w:sdt>
        <w:sdtPr>
          <w:id w:val="-1895033298"/>
          <w:placeholder>
            <w:docPart w:val="98A150A8EB234C26A98022A00334BAF2"/>
          </w:placeholder>
          <w:temporary/>
          <w:showingPlcHdr/>
        </w:sdtPr>
        <w:sdtEndPr/>
        <w:sdtContent>
          <w:r w:rsidRPr="00BB7F70">
            <w:rPr>
              <w:rStyle w:val="Tekstvantijdelijkeaanduiding"/>
              <w:highlight w:val="yellow"/>
            </w:rPr>
            <w:t>tel.nr</w:t>
          </w:r>
        </w:sdtContent>
      </w:sdt>
    </w:p>
    <w:p w:rsidR="00643DD5" w:rsidRPr="00BB7F70" w:rsidRDefault="00643DD5" w:rsidP="00BF1084">
      <w:pPr>
        <w:ind w:left="680"/>
        <w:rPr>
          <w:lang w:val="en-US"/>
        </w:rPr>
      </w:pPr>
      <w:r w:rsidRPr="00BB7F70">
        <w:rPr>
          <w:lang w:val="en-US"/>
        </w:rPr>
        <w:t xml:space="preserve">E-mailadres: </w:t>
      </w:r>
      <w:sdt>
        <w:sdtPr>
          <w:id w:val="339822168"/>
          <w:placeholder>
            <w:docPart w:val="98D3EA0B1C384F119ABB5CCA8D45D7C1"/>
          </w:placeholder>
          <w:temporary/>
          <w:showingPlcHdr/>
        </w:sdtPr>
        <w:sdtEndPr/>
        <w:sdtContent>
          <w:r w:rsidR="00E94170" w:rsidRPr="00BB7F70">
            <w:rPr>
              <w:rStyle w:val="Tekstvantijdelijkeaanduiding"/>
              <w:highlight w:val="yellow"/>
              <w:lang w:val="en-US"/>
            </w:rPr>
            <w:t>e-mail adres</w:t>
          </w:r>
        </w:sdtContent>
      </w:sdt>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Pr="00BB7F70">
        <w:rPr>
          <w:lang w:val="en-US"/>
        </w:rPr>
        <w:tab/>
        <w:t xml:space="preserve">E-mailadres: </w:t>
      </w:r>
      <w:sdt>
        <w:sdtPr>
          <w:id w:val="1363933901"/>
          <w:placeholder>
            <w:docPart w:val="00FF3B7B4F274B3391208348A6E22A5C"/>
          </w:placeholder>
          <w:temporary/>
          <w:showingPlcHdr/>
        </w:sdtPr>
        <w:sdtEndPr/>
        <w:sdtContent>
          <w:r w:rsidR="00E94170" w:rsidRPr="00BB7F70">
            <w:rPr>
              <w:rStyle w:val="Tekstvantijdelijkeaanduiding"/>
              <w:highlight w:val="yellow"/>
              <w:lang w:val="en-US"/>
            </w:rPr>
            <w:t>e-mail adres</w:t>
          </w:r>
        </w:sdtContent>
      </w:sdt>
    </w:p>
    <w:p w:rsidR="00643DD5" w:rsidRPr="00BB7F70" w:rsidRDefault="00643DD5" w:rsidP="00643DD5">
      <w:pPr>
        <w:rPr>
          <w:lang w:val="en-US"/>
        </w:rPr>
      </w:pPr>
    </w:p>
    <w:p w:rsidR="00BF1084" w:rsidRPr="005D1533" w:rsidRDefault="00BF108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lang w:val="en-US"/>
        </w:rPr>
      </w:pPr>
    </w:p>
    <w:p w:rsidR="00BF1084" w:rsidRDefault="00BF1084" w:rsidP="00BF1084">
      <w:pPr>
        <w:numPr>
          <w:ilvl w:val="0"/>
          <w:numId w:val="94"/>
        </w:numPr>
        <w:rPr>
          <w:b/>
        </w:rPr>
      </w:pPr>
      <w:r>
        <w:rPr>
          <w:b/>
        </w:rPr>
        <w:t>Ondertekening</w:t>
      </w:r>
    </w:p>
    <w:p w:rsidR="00643DD5" w:rsidRPr="00BB7F70" w:rsidRDefault="00643DD5" w:rsidP="00643DD5"/>
    <w:p w:rsidR="00643DD5" w:rsidRPr="00BB7F70" w:rsidRDefault="00643DD5" w:rsidP="00643DD5">
      <w:r w:rsidRPr="00BB7F70">
        <w:t xml:space="preserve">Namens Verzoeker, </w:t>
      </w:r>
      <w:r w:rsidRPr="00BB7F70">
        <w:tab/>
      </w:r>
      <w:r w:rsidRPr="00BB7F70">
        <w:tab/>
      </w:r>
      <w:r w:rsidRPr="00BB7F70">
        <w:tab/>
      </w:r>
      <w:r w:rsidRPr="00BB7F70">
        <w:tab/>
      </w:r>
      <w:r w:rsidRPr="00BB7F70">
        <w:tab/>
      </w:r>
      <w:r w:rsidR="00C20FB3" w:rsidRPr="00BB7F70">
        <w:tab/>
      </w:r>
      <w:r w:rsidR="00C20FB3" w:rsidRPr="00BB7F70">
        <w:tab/>
      </w:r>
      <w:r w:rsidR="00C20FB3" w:rsidRPr="00BB7F70">
        <w:tab/>
      </w:r>
      <w:r w:rsidRPr="00BB7F70">
        <w:t xml:space="preserve">Namens Acceptant, </w:t>
      </w:r>
    </w:p>
    <w:p w:rsidR="00643DD5" w:rsidRPr="00BB7F70" w:rsidRDefault="00643DD5" w:rsidP="00643DD5"/>
    <w:p w:rsidR="00643DD5" w:rsidRPr="00BB7F70" w:rsidRDefault="00643DD5" w:rsidP="00643DD5">
      <w:r w:rsidRPr="00BB7F70">
        <w:t>Naam:</w:t>
      </w:r>
      <w:r w:rsidR="009E11E9">
        <w:t xml:space="preserve"> </w:t>
      </w:r>
      <w:sdt>
        <w:sdtPr>
          <w:id w:val="918522454"/>
          <w:placeholder>
            <w:docPart w:val="0C3E91EF6ECE4C8C99CE1569589D3F77"/>
          </w:placeholder>
          <w:showingPlcHdr/>
        </w:sdtPr>
        <w:sdtEndPr/>
        <w:sdtContent>
          <w:r w:rsidR="009E11E9" w:rsidRPr="009E11E9">
            <w:rPr>
              <w:rStyle w:val="Tekstvantijdelijkeaanduiding"/>
              <w:highlight w:val="yellow"/>
            </w:rPr>
            <w:t>rechtsgeldige vertegenwoordiger</w:t>
          </w:r>
          <w:r w:rsidR="009E11E9" w:rsidRPr="007B52C3">
            <w:rPr>
              <w:rStyle w:val="Tekstvantijdelijkeaanduiding"/>
            </w:rPr>
            <w:t>.</w:t>
          </w:r>
        </w:sdtContent>
      </w:sdt>
      <w:r w:rsidRPr="00BB7F70">
        <w:tab/>
      </w:r>
      <w:r w:rsidR="009E11E9">
        <w:tab/>
      </w:r>
      <w:r w:rsidRPr="00BB7F70">
        <w:t xml:space="preserve">Naam: </w:t>
      </w:r>
      <w:sdt>
        <w:sdtPr>
          <w:id w:val="-899281631"/>
          <w:placeholder>
            <w:docPart w:val="94206BD22B5747E0AAE732DFDA02F653"/>
          </w:placeholder>
          <w:temporary/>
          <w:showingPlcHdr/>
        </w:sdtPr>
        <w:sdtEndPr/>
        <w:sdtContent>
          <w:r w:rsidR="00E94170" w:rsidRPr="00BB7F70">
            <w:rPr>
              <w:rStyle w:val="Tekstvantijdelijkeaanduiding"/>
              <w:highlight w:val="yellow"/>
            </w:rPr>
            <w:t>rechtsgeldige vertegenwoordiger</w:t>
          </w:r>
        </w:sdtContent>
      </w:sdt>
    </w:p>
    <w:p w:rsidR="008B4BAB" w:rsidRPr="00BB7F70" w:rsidRDefault="008B4BAB" w:rsidP="00643DD5"/>
    <w:p w:rsidR="00643DD5" w:rsidRPr="00BB7F70" w:rsidRDefault="00643DD5" w:rsidP="00643DD5">
      <w:r w:rsidRPr="00BB7F70">
        <w:t>Plaats:</w:t>
      </w:r>
      <w:r w:rsidRPr="00BB7F70">
        <w:tab/>
        <w:t>Haarlem</w:t>
      </w:r>
      <w:r w:rsidRPr="00BB7F70">
        <w:tab/>
      </w:r>
      <w:r w:rsidRPr="00BB7F70">
        <w:tab/>
      </w:r>
      <w:r w:rsidRPr="00BB7F70">
        <w:tab/>
      </w:r>
      <w:r w:rsidRPr="00BB7F70">
        <w:tab/>
      </w:r>
      <w:r w:rsidRPr="00BB7F70">
        <w:tab/>
      </w:r>
      <w:r w:rsidR="00874316" w:rsidRPr="00BB7F70">
        <w:tab/>
      </w:r>
      <w:r w:rsidR="00C20FB3" w:rsidRPr="00BB7F70">
        <w:tab/>
      </w:r>
      <w:r w:rsidR="00C20FB3" w:rsidRPr="00BB7F70">
        <w:tab/>
      </w:r>
      <w:r w:rsidR="00C20FB3" w:rsidRPr="00BB7F70">
        <w:tab/>
      </w:r>
      <w:r w:rsidRPr="00BB7F70">
        <w:t>Plaats:</w:t>
      </w:r>
      <w:r w:rsidRPr="00BB7F70">
        <w:tab/>
      </w:r>
      <w:sdt>
        <w:sdtPr>
          <w:id w:val="1079873577"/>
          <w:placeholder>
            <w:docPart w:val="D905D3AF0FE245858D6E9CF72C56DE37"/>
          </w:placeholder>
          <w:temporary/>
          <w:showingPlcHdr/>
        </w:sdtPr>
        <w:sdtEndPr/>
        <w:sdtContent>
          <w:r w:rsidR="00E94170" w:rsidRPr="00BB7F70">
            <w:rPr>
              <w:rStyle w:val="Tekstvantijdelijkeaanduiding"/>
              <w:highlight w:val="yellow"/>
            </w:rPr>
            <w:t>plaats</w:t>
          </w:r>
        </w:sdtContent>
      </w:sdt>
    </w:p>
    <w:p w:rsidR="00643DD5" w:rsidRPr="00BB7F70" w:rsidRDefault="00643DD5" w:rsidP="00643DD5"/>
    <w:p w:rsidR="008B4BAB" w:rsidRPr="00BB7F70" w:rsidRDefault="00643DD5" w:rsidP="00643DD5">
      <w:r w:rsidRPr="00BB7F70">
        <w:t>Datum:</w:t>
      </w:r>
      <w:r w:rsidRPr="00BB7F70">
        <w:tab/>
      </w:r>
      <w:r w:rsidR="008B4BAB" w:rsidRPr="00BB7F70">
        <w:t xml:space="preserve"> ………………………………………………</w:t>
      </w:r>
      <w:r w:rsidRPr="00BB7F70">
        <w:tab/>
        <w:t>Datum:</w:t>
      </w:r>
      <w:r w:rsidRPr="00BB7F70">
        <w:tab/>
      </w:r>
      <w:r w:rsidR="008B4BAB" w:rsidRPr="00BB7F70">
        <w:t xml:space="preserve">  ………………………………………………</w:t>
      </w:r>
    </w:p>
    <w:p w:rsidR="008B4BAB" w:rsidRPr="00BB7F70" w:rsidRDefault="008B4BAB" w:rsidP="00643DD5"/>
    <w:p w:rsidR="00874316" w:rsidRPr="00D2532E" w:rsidRDefault="00643DD5" w:rsidP="00643DD5">
      <w:r w:rsidRPr="00BB7F70">
        <w:t>Handtekening:</w:t>
      </w:r>
      <w:r w:rsidR="008B4BAB" w:rsidRPr="00BB7F70">
        <w:t xml:space="preserve"> …………………………………….</w:t>
      </w:r>
      <w:r w:rsidRPr="00BB7F70">
        <w:tab/>
        <w:t>Handtekening:</w:t>
      </w:r>
      <w:r w:rsidR="008B4BAB" w:rsidRPr="00BB7F70">
        <w:t xml:space="preserve">  …………………………………….</w:t>
      </w:r>
    </w:p>
    <w:p w:rsidR="006D7C4B" w:rsidRDefault="006D7C4B" w:rsidP="009E11E9">
      <w:pPr>
        <w:rPr>
          <w:b/>
          <w:u w:val="single"/>
          <w:lang w:val="x-none"/>
        </w:rPr>
        <w:sectPr w:rsidR="006D7C4B" w:rsidSect="00B568C5">
          <w:headerReference w:type="default" r:id="rId18"/>
          <w:pgSz w:w="11906" w:h="16838" w:code="9"/>
          <w:pgMar w:top="1417" w:right="1417" w:bottom="1417" w:left="1417" w:header="567" w:footer="709" w:gutter="0"/>
          <w:paperSrc w:first="15" w:other="15"/>
          <w:pgNumType w:start="1"/>
          <w:cols w:space="720"/>
          <w:docGrid w:linePitch="360"/>
        </w:sectPr>
      </w:pPr>
    </w:p>
    <w:bookmarkEnd w:id="1"/>
    <w:bookmarkEnd w:id="2"/>
    <w:bookmarkEnd w:id="3"/>
    <w:bookmarkEnd w:id="4"/>
    <w:bookmarkEnd w:id="5"/>
    <w:p w:rsidR="009E20E9" w:rsidRDefault="009E20E9" w:rsidP="00032E2F">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sidRPr="009E20E9">
        <w:rPr>
          <w:rFonts w:cs="Arial"/>
          <w:b/>
          <w:bCs/>
          <w:szCs w:val="19"/>
          <w:u w:val="single"/>
        </w:rPr>
        <w:lastRenderedPageBreak/>
        <w:t>Bijlage A:</w:t>
      </w:r>
      <w:r>
        <w:rPr>
          <w:rFonts w:cs="Arial"/>
          <w:b/>
          <w:bCs/>
          <w:szCs w:val="19"/>
          <w:u w:val="single"/>
        </w:rPr>
        <w:t xml:space="preserve"> Kostenraming</w:t>
      </w:r>
    </w:p>
    <w:p w:rsidR="005D1533" w:rsidRDefault="005D1533" w:rsidP="005D1533"/>
    <w:p w:rsidR="005D1533" w:rsidRPr="00BB7F70" w:rsidRDefault="005D1533" w:rsidP="005D1533">
      <w:r>
        <w:t>De kostenraming is achterwege gelaten, omdat er gezien de rechtsposities geen sprake is van een voorlopig recht op vergoeding van het nadeel (zie artikel 6).</w:t>
      </w:r>
    </w:p>
    <w:p w:rsidR="006D7C4B" w:rsidRDefault="006D7C4B"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sectPr w:rsidR="006D7C4B" w:rsidSect="00274DB1">
          <w:headerReference w:type="default" r:id="rId19"/>
          <w:pgSz w:w="11906" w:h="16838" w:code="9"/>
          <w:pgMar w:top="1417" w:right="1417" w:bottom="1417" w:left="1417" w:header="567" w:footer="709" w:gutter="0"/>
          <w:paperSrc w:first="15" w:other="15"/>
          <w:pgNumType w:start="0"/>
          <w:cols w:space="720"/>
          <w:docGrid w:linePitch="360"/>
        </w:sect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9E20E9" w:rsidRPr="005C6104" w:rsidRDefault="009E20E9" w:rsidP="005C6104">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jc w:val="left"/>
        <w:textAlignment w:val="baseline"/>
        <w:outlineLvl w:val="1"/>
        <w:rPr>
          <w:rFonts w:cs="Arial"/>
          <w:b/>
          <w:bCs/>
          <w:szCs w:val="19"/>
          <w:u w:val="single"/>
        </w:rPr>
      </w:pPr>
      <w:r w:rsidRPr="005C6104">
        <w:rPr>
          <w:rFonts w:cs="Arial"/>
          <w:b/>
          <w:bCs/>
          <w:szCs w:val="19"/>
          <w:u w:val="single"/>
        </w:rPr>
        <w:t>Bijlage B: Rechtsposities</w:t>
      </w:r>
    </w:p>
    <w:p w:rsidR="009E20E9" w:rsidRPr="009E20E9" w:rsidRDefault="009E20E9" w:rsidP="005C6104">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ind w:left="360"/>
        <w:jc w:val="left"/>
        <w:textAlignment w:val="baseline"/>
        <w:outlineLvl w:val="1"/>
        <w:rPr>
          <w:rFonts w:ascii="Arial" w:hAnsi="Arial" w:cs="Arial"/>
          <w:sz w:val="20"/>
          <w:szCs w:val="20"/>
        </w:rPr>
      </w:pPr>
    </w:p>
    <w:tbl>
      <w:tblPr>
        <w:tblW w:w="9250" w:type="dxa"/>
        <w:tblLayout w:type="fixed"/>
        <w:tblCellMar>
          <w:left w:w="70" w:type="dxa"/>
          <w:right w:w="70" w:type="dxa"/>
        </w:tblCellMar>
        <w:tblLook w:val="0000" w:firstRow="0" w:lastRow="0" w:firstColumn="0" w:lastColumn="0" w:noHBand="0" w:noVBand="0"/>
      </w:tblPr>
      <w:tblGrid>
        <w:gridCol w:w="4181"/>
        <w:gridCol w:w="5069"/>
      </w:tblGrid>
      <w:tr w:rsidR="00E97A0C"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E97A0C" w:rsidRPr="009E20E9"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Acceptant:</w:t>
            </w:r>
          </w:p>
        </w:tc>
        <w:sdt>
          <w:sdtPr>
            <w:rPr>
              <w:rFonts w:cs="Arial"/>
              <w:szCs w:val="19"/>
            </w:rPr>
            <w:id w:val="-116451483"/>
            <w:placeholder>
              <w:docPart w:val="692BBC2096EC47D2ABD9C0A2F739A404"/>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E97A0C" w:rsidRPr="009E20E9"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color w:val="7F7F7F" w:themeColor="text1" w:themeTint="80"/>
                    <w:szCs w:val="19"/>
                    <w:highlight w:val="yellow"/>
                  </w:rPr>
                  <w:t>Naam netbeheerder</w:t>
                </w:r>
              </w:p>
            </w:tc>
          </w:sdtContent>
        </w:sdt>
      </w:tr>
      <w:tr w:rsidR="00E97A0C"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E97A0C" w:rsidRPr="00E97A0C"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Fonts w:cs="Arial"/>
                <w:szCs w:val="19"/>
              </w:rPr>
              <w:t>Contractnummer (projectovereenstemming):</w:t>
            </w:r>
          </w:p>
        </w:tc>
        <w:sdt>
          <w:sdtPr>
            <w:rPr>
              <w:rFonts w:cs="Arial"/>
              <w:szCs w:val="19"/>
            </w:rPr>
            <w:id w:val="-803234748"/>
            <w:placeholder>
              <w:docPart w:val="DFD4D9B95BEB47F5A72F379C71ACB3F4"/>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E97A0C" w:rsidRPr="00E97A0C"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highlight w:val="yellow"/>
                  </w:rPr>
                </w:pPr>
                <w:r w:rsidRPr="00E97A0C">
                  <w:rPr>
                    <w:rFonts w:cs="Arial"/>
                    <w:color w:val="7F7F7F" w:themeColor="text1" w:themeTint="80"/>
                    <w:szCs w:val="19"/>
                    <w:highlight w:val="yellow"/>
                  </w:rPr>
                  <w:t>Contractnummer POS</w:t>
                </w:r>
              </w:p>
            </w:tc>
          </w:sdtContent>
        </w:sdt>
      </w:tr>
      <w:tr w:rsidR="009E20E9"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9E20E9" w:rsidRPr="00E97A0C"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Fonts w:cs="Arial"/>
                <w:szCs w:val="19"/>
              </w:rPr>
              <w:t>Kabel/leiding (kenmerk):</w:t>
            </w:r>
          </w:p>
        </w:tc>
        <w:sdt>
          <w:sdtPr>
            <w:rPr>
              <w:rFonts w:cs="Arial"/>
              <w:szCs w:val="19"/>
            </w:rPr>
            <w:id w:val="1280454868"/>
            <w:placeholder>
              <w:docPart w:val="873B798EDF574951864183D261628E2C"/>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9E20E9" w:rsidRPr="00E97A0C" w:rsidRDefault="00E97A0C" w:rsidP="00E97A0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Style w:val="Tekstvantijdelijkeaanduiding"/>
                    <w:highlight w:val="yellow"/>
                  </w:rPr>
                  <w:t>Objectcode</w:t>
                </w:r>
              </w:p>
            </w:tc>
          </w:sdtContent>
        </w:sdt>
      </w:tr>
    </w:tbl>
    <w:p w:rsidR="00A26407" w:rsidRPr="00A26407" w:rsidRDefault="00A26407" w:rsidP="00A26407">
      <w:pPr>
        <w:numPr>
          <w:ilvl w:val="12"/>
          <w:numId w:val="0"/>
        </w:numPr>
        <w:rPr>
          <w:sz w:val="18"/>
          <w:szCs w:val="18"/>
        </w:rPr>
      </w:pPr>
    </w:p>
    <w:tbl>
      <w:tblPr>
        <w:tblW w:w="0" w:type="auto"/>
        <w:tblLayout w:type="fixed"/>
        <w:tblCellMar>
          <w:left w:w="70" w:type="dxa"/>
          <w:right w:w="70" w:type="dxa"/>
        </w:tblCellMar>
        <w:tblLook w:val="04A0" w:firstRow="1" w:lastRow="0" w:firstColumn="1" w:lastColumn="0" w:noHBand="0" w:noVBand="1"/>
      </w:tblPr>
      <w:tblGrid>
        <w:gridCol w:w="921"/>
        <w:gridCol w:w="992"/>
        <w:gridCol w:w="1276"/>
        <w:gridCol w:w="1379"/>
        <w:gridCol w:w="2263"/>
        <w:gridCol w:w="2861"/>
        <w:gridCol w:w="1566"/>
        <w:gridCol w:w="1565"/>
        <w:gridCol w:w="1422"/>
      </w:tblGrid>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Nr.</w:t>
            </w:r>
          </w:p>
        </w:tc>
        <w:tc>
          <w:tcPr>
            <w:tcW w:w="992"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Kadastrale gemeente</w:t>
            </w:r>
          </w:p>
        </w:tc>
        <w:tc>
          <w:tcPr>
            <w:tcW w:w="1276"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Sectie</w:t>
            </w:r>
          </w:p>
        </w:tc>
        <w:tc>
          <w:tcPr>
            <w:tcW w:w="1379"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caps/>
                <w:sz w:val="16"/>
                <w:szCs w:val="16"/>
              </w:rPr>
              <w:t>p</w:t>
            </w:r>
            <w:r w:rsidRPr="00A26407">
              <w:rPr>
                <w:sz w:val="16"/>
                <w:szCs w:val="16"/>
              </w:rPr>
              <w:t>erceel-nummer</w:t>
            </w:r>
          </w:p>
        </w:tc>
        <w:tc>
          <w:tcPr>
            <w:tcW w:w="2263"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Rechtspositie volgens kadastrale gegevens</w:t>
            </w:r>
          </w:p>
        </w:tc>
        <w:tc>
          <w:tcPr>
            <w:tcW w:w="2861"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pStyle w:val="Koptekst"/>
              <w:numPr>
                <w:ilvl w:val="12"/>
                <w:numId w:val="0"/>
              </w:numPr>
              <w:tabs>
                <w:tab w:val="left" w:pos="708"/>
              </w:tabs>
              <w:jc w:val="left"/>
              <w:rPr>
                <w:sz w:val="16"/>
                <w:szCs w:val="16"/>
              </w:rPr>
            </w:pPr>
            <w:r w:rsidRPr="00A26407">
              <w:rPr>
                <w:sz w:val="16"/>
                <w:szCs w:val="16"/>
              </w:rPr>
              <w:t>Rechtspositie kabel of leiding verzoeker</w:t>
            </w:r>
          </w:p>
        </w:tc>
        <w:tc>
          <w:tcPr>
            <w:tcW w:w="1566" w:type="dxa"/>
            <w:tcBorders>
              <w:top w:val="single" w:sz="6" w:space="0" w:color="auto"/>
              <w:left w:val="single" w:sz="6" w:space="0" w:color="auto"/>
              <w:bottom w:val="single" w:sz="6" w:space="0" w:color="auto"/>
              <w:right w:val="single" w:sz="6" w:space="0" w:color="auto"/>
            </w:tcBorders>
            <w:shd w:val="pct12" w:color="auto" w:fill="auto"/>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Onderling geaccepteerd</w:t>
            </w:r>
          </w:p>
        </w:tc>
        <w:tc>
          <w:tcPr>
            <w:tcW w:w="1565"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Afstand leiding binnen perceel</w:t>
            </w:r>
          </w:p>
        </w:tc>
        <w:tc>
          <w:tcPr>
            <w:tcW w:w="1422"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caps/>
                <w:sz w:val="16"/>
                <w:szCs w:val="16"/>
              </w:rPr>
              <w:t>p</w:t>
            </w:r>
            <w:r w:rsidRPr="00A26407">
              <w:rPr>
                <w:sz w:val="16"/>
                <w:szCs w:val="16"/>
              </w:rPr>
              <w:t>ercentage</w:t>
            </w: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pStyle w:val="Koptekst"/>
              <w:numPr>
                <w:ilvl w:val="12"/>
                <w:numId w:val="0"/>
              </w:numPr>
              <w:tabs>
                <w:tab w:val="left" w:pos="708"/>
              </w:tabs>
              <w:jc w:val="left"/>
              <w:rPr>
                <w:sz w:val="16"/>
                <w:szCs w:val="16"/>
              </w:rPr>
            </w:pPr>
            <w:r w:rsidRPr="00A26407">
              <w:rPr>
                <w:sz w:val="16"/>
                <w:szCs w:val="16"/>
              </w:rPr>
              <w:t>1.</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jc w:val="left"/>
              <w:rPr>
                <w:sz w:val="16"/>
                <w:szCs w:val="16"/>
              </w:rPr>
            </w:pPr>
            <w:r w:rsidRPr="00A26407">
              <w:rPr>
                <w:sz w:val="16"/>
                <w:szCs w:val="16"/>
              </w:rPr>
              <w:t>Eigendom: …</w:t>
            </w:r>
          </w:p>
          <w:p w:rsidR="00A26407" w:rsidRPr="00A26407" w:rsidRDefault="00A26407" w:rsidP="00A26407">
            <w:pPr>
              <w:numPr>
                <w:ilvl w:val="12"/>
                <w:numId w:val="0"/>
              </w:numPr>
              <w:overflowPunct w:val="0"/>
              <w:autoSpaceDE w:val="0"/>
              <w:autoSpaceDN w:val="0"/>
              <w:adjustRightInd w:val="0"/>
              <w:jc w:val="left"/>
              <w:rPr>
                <w:b/>
                <w:sz w:val="16"/>
                <w:szCs w:val="16"/>
              </w:rPr>
            </w:pPr>
            <w:r w:rsidRPr="00A26407">
              <w:rPr>
                <w:sz w:val="16"/>
                <w:szCs w:val="16"/>
              </w:rPr>
              <w:t>Zakelijk recht:</w:t>
            </w:r>
            <w:r w:rsidRPr="00A26407">
              <w:rPr>
                <w:b/>
                <w:sz w:val="16"/>
                <w:szCs w:val="16"/>
              </w:rPr>
              <w:t xml:space="preserve"> </w:t>
            </w:r>
            <w:r w:rsidRPr="00A26407">
              <w:rPr>
                <w:sz w:val="16"/>
                <w:szCs w:val="16"/>
              </w:rPr>
              <w:t>…</w:t>
            </w:r>
          </w:p>
        </w:tc>
        <w:tc>
          <w:tcPr>
            <w:tcW w:w="286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jc w:val="left"/>
              <w:rPr>
                <w:sz w:val="16"/>
                <w:szCs w:val="16"/>
              </w:rPr>
            </w:pPr>
            <w:r w:rsidRPr="00A26407">
              <w:rPr>
                <w:sz w:val="16"/>
                <w:szCs w:val="16"/>
              </w:rPr>
              <w:t xml:space="preserve">Zakelijk recht / niet zakelijk recht </w:t>
            </w:r>
          </w:p>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kruisend / langsliggend</w:t>
            </w: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jc w:val="left"/>
              <w:rPr>
                <w:sz w:val="16"/>
                <w:szCs w:val="16"/>
              </w:rPr>
            </w:pPr>
            <w:r w:rsidRPr="00A26407">
              <w:rPr>
                <w:sz w:val="16"/>
                <w:szCs w:val="16"/>
              </w:rPr>
              <w:t>Ja, akte d.d. …</w:t>
            </w:r>
          </w:p>
          <w:p w:rsidR="00A26407" w:rsidRPr="00A26407" w:rsidRDefault="00A26407" w:rsidP="00A26407">
            <w:pPr>
              <w:numPr>
                <w:ilvl w:val="12"/>
                <w:numId w:val="0"/>
              </w:numPr>
              <w:overflowPunct w:val="0"/>
              <w:autoSpaceDE w:val="0"/>
              <w:autoSpaceDN w:val="0"/>
              <w:adjustRightInd w:val="0"/>
              <w:jc w:val="left"/>
              <w:rPr>
                <w:sz w:val="16"/>
                <w:szCs w:val="16"/>
              </w:rPr>
            </w:pPr>
          </w:p>
        </w:tc>
        <w:tc>
          <w:tcPr>
            <w:tcW w:w="1565"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 m</w:t>
            </w:r>
          </w:p>
        </w:tc>
        <w:tc>
          <w:tcPr>
            <w:tcW w:w="1422"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 %</w:t>
            </w: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2.</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3.</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nil"/>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4.</w:t>
            </w:r>
          </w:p>
        </w:tc>
        <w:tc>
          <w:tcPr>
            <w:tcW w:w="992"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single" w:sz="12"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5.</w:t>
            </w:r>
          </w:p>
        </w:tc>
        <w:tc>
          <w:tcPr>
            <w:tcW w:w="992"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nil"/>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totaal</w:t>
            </w:r>
          </w:p>
        </w:tc>
        <w:tc>
          <w:tcPr>
            <w:tcW w:w="992"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bl>
    <w:p w:rsidR="00A26407" w:rsidRPr="00A26407" w:rsidRDefault="00A26407" w:rsidP="00A26407">
      <w:pPr>
        <w:numPr>
          <w:ilvl w:val="12"/>
          <w:numId w:val="0"/>
        </w:numPr>
        <w:rPr>
          <w:b/>
          <w:sz w:val="18"/>
          <w:szCs w:val="18"/>
        </w:rPr>
      </w:pPr>
    </w:p>
    <w:p w:rsidR="00A26407" w:rsidRPr="00A26407" w:rsidRDefault="00A26407" w:rsidP="00A26407">
      <w:pPr>
        <w:numPr>
          <w:ilvl w:val="12"/>
          <w:numId w:val="0"/>
        </w:numPr>
        <w:rPr>
          <w:b/>
          <w:sz w:val="18"/>
          <w:szCs w:val="18"/>
        </w:rPr>
      </w:pPr>
    </w:p>
    <w:p w:rsidR="00A26407" w:rsidRPr="00A26407" w:rsidRDefault="00A26407" w:rsidP="00A26407">
      <w:pPr>
        <w:numPr>
          <w:ilvl w:val="12"/>
          <w:numId w:val="0"/>
        </w:numPr>
        <w:rPr>
          <w:sz w:val="18"/>
          <w:szCs w:val="18"/>
        </w:rPr>
      </w:pPr>
      <w:r w:rsidRPr="00A26407">
        <w:rPr>
          <w:b/>
          <w:sz w:val="18"/>
          <w:szCs w:val="18"/>
        </w:rPr>
        <w:t>Verhoudingen in percentages:</w:t>
      </w:r>
    </w:p>
    <w:tbl>
      <w:tblPr>
        <w:tblW w:w="0" w:type="auto"/>
        <w:tblLayout w:type="fixed"/>
        <w:tblCellMar>
          <w:left w:w="70" w:type="dxa"/>
          <w:right w:w="70" w:type="dxa"/>
        </w:tblCellMar>
        <w:tblLook w:val="04A0" w:firstRow="1" w:lastRow="0" w:firstColumn="1" w:lastColumn="0" w:noHBand="0" w:noVBand="1"/>
      </w:tblPr>
      <w:tblGrid>
        <w:gridCol w:w="3756"/>
        <w:gridCol w:w="2614"/>
      </w:tblGrid>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8"/>
                <w:szCs w:val="18"/>
              </w:rPr>
            </w:pPr>
            <w:r w:rsidRPr="00A26407">
              <w:rPr>
                <w:sz w:val="18"/>
                <w:szCs w:val="18"/>
              </w:rPr>
              <w:t>Zakelijke rechten (geaccepteerd)</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8"/>
                <w:szCs w:val="18"/>
              </w:rPr>
            </w:pPr>
            <w:r w:rsidRPr="00A26407">
              <w:rPr>
                <w:sz w:val="18"/>
                <w:szCs w:val="18"/>
              </w:rPr>
              <w:t>Niet zakelijke rechten</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14129A" w:rsidP="0014129A">
            <w:pPr>
              <w:numPr>
                <w:ilvl w:val="12"/>
                <w:numId w:val="0"/>
              </w:numPr>
              <w:overflowPunct w:val="0"/>
              <w:autoSpaceDE w:val="0"/>
              <w:autoSpaceDN w:val="0"/>
              <w:adjustRightInd w:val="0"/>
              <w:jc w:val="left"/>
              <w:rPr>
                <w:sz w:val="18"/>
                <w:szCs w:val="18"/>
              </w:rPr>
            </w:pPr>
            <w:r>
              <w:rPr>
                <w:sz w:val="18"/>
                <w:szCs w:val="18"/>
              </w:rPr>
              <w:t xml:space="preserve">Binnen beheergebied: </w:t>
            </w:r>
            <w:r w:rsidR="00A26407" w:rsidRPr="00A26407">
              <w:rPr>
                <w:sz w:val="18"/>
                <w:szCs w:val="18"/>
              </w:rPr>
              <w:t>Vergunning</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14129A" w:rsidP="00A26407">
            <w:pPr>
              <w:numPr>
                <w:ilvl w:val="12"/>
                <w:numId w:val="0"/>
              </w:numPr>
              <w:overflowPunct w:val="0"/>
              <w:autoSpaceDE w:val="0"/>
              <w:autoSpaceDN w:val="0"/>
              <w:adjustRightInd w:val="0"/>
              <w:jc w:val="left"/>
              <w:rPr>
                <w:sz w:val="18"/>
                <w:szCs w:val="18"/>
              </w:rPr>
            </w:pPr>
            <w:r>
              <w:rPr>
                <w:sz w:val="18"/>
                <w:szCs w:val="18"/>
              </w:rPr>
              <w:t>Binnen beheergebied: Geen vergunning</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bl>
    <w:p w:rsidR="00A26407" w:rsidRPr="00A26407" w:rsidRDefault="00A26407" w:rsidP="00A26407">
      <w:pPr>
        <w:pStyle w:val="Kop2"/>
        <w:numPr>
          <w:ilvl w:val="12"/>
          <w:numId w:val="0"/>
        </w:numPr>
        <w:rPr>
          <w:sz w:val="18"/>
          <w:szCs w:val="18"/>
        </w:r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Arial" w:hAnsi="Arial" w:cs="Arial"/>
          <w:sz w:val="20"/>
          <w:szCs w:val="20"/>
        </w:rPr>
        <w:sectPr w:rsidR="001D52F9" w:rsidSect="001D52F9">
          <w:headerReference w:type="default" r:id="rId20"/>
          <w:pgSz w:w="16838" w:h="11906" w:orient="landscape" w:code="9"/>
          <w:pgMar w:top="1417" w:right="1417" w:bottom="1417" w:left="1417" w:header="567" w:footer="709" w:gutter="0"/>
          <w:paperSrc w:first="15" w:other="15"/>
          <w:cols w:space="720"/>
          <w:docGrid w:linePitch="360"/>
        </w:sectPr>
      </w:pPr>
    </w:p>
    <w:p w:rsidR="008B73B0" w:rsidRDefault="00A2640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r w:rsidRPr="00E97A0C">
        <w:rPr>
          <w:rFonts w:cs="Arial"/>
          <w:b/>
          <w:bCs/>
          <w:szCs w:val="19"/>
          <w:u w:val="single"/>
        </w:rPr>
        <w:lastRenderedPageBreak/>
        <w:t xml:space="preserve">Bijlage C: </w:t>
      </w:r>
      <w:r w:rsidR="00682738">
        <w:rPr>
          <w:rFonts w:cs="Arial"/>
          <w:b/>
          <w:bCs/>
          <w:szCs w:val="19"/>
          <w:u w:val="single"/>
        </w:rPr>
        <w:t>Ontwerptekeningen</w:t>
      </w:r>
      <w:r>
        <w:rPr>
          <w:rFonts w:cs="Arial"/>
          <w:b/>
          <w:bCs/>
          <w:szCs w:val="19"/>
          <w:u w:val="single"/>
        </w:rPr>
        <w:t xml:space="preserve"> </w:t>
      </w:r>
    </w:p>
    <w:p w:rsidR="008B73B0" w:rsidRDefault="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8B73B0" w:rsidRPr="00011D23" w:rsidRDefault="008B73B0" w:rsidP="008B73B0">
      <w:r w:rsidRPr="00011D23">
        <w:t xml:space="preserve">De </w:t>
      </w:r>
      <w:r>
        <w:t xml:space="preserve">ontwerptekeningen van de aanpassing(en) zijn weergegeven in </w:t>
      </w:r>
      <w:r w:rsidRPr="00011D23">
        <w:t>onderstaande tabel</w:t>
      </w:r>
      <w:r>
        <w:t>:</w:t>
      </w:r>
    </w:p>
    <w:p w:rsidR="008B73B0" w:rsidRPr="009E20E9" w:rsidRDefault="008B73B0" w:rsidP="008B73B0">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ind w:left="360"/>
        <w:jc w:val="left"/>
        <w:textAlignment w:val="baseline"/>
        <w:outlineLvl w:val="1"/>
        <w:rPr>
          <w:rFonts w:ascii="Arial" w:hAnsi="Arial" w:cs="Arial"/>
          <w:sz w:val="20"/>
          <w:szCs w:val="20"/>
        </w:rPr>
      </w:pPr>
    </w:p>
    <w:tbl>
      <w:tblPr>
        <w:tblStyle w:val="Tabelraster1"/>
        <w:tblpPr w:leftFromText="141" w:rightFromText="141" w:vertAnchor="text" w:horzAnchor="margin" w:tblpY="197"/>
        <w:tblW w:w="95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3297"/>
        <w:gridCol w:w="2004"/>
        <w:gridCol w:w="2135"/>
        <w:gridCol w:w="2135"/>
      </w:tblGrid>
      <w:tr w:rsidR="008B73B0" w:rsidTr="00997171">
        <w:trPr>
          <w:trHeight w:val="393"/>
        </w:trPr>
        <w:tc>
          <w:tcPr>
            <w:tcW w:w="3297"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Omschrijving</w:t>
            </w:r>
          </w:p>
        </w:tc>
        <w:tc>
          <w:tcPr>
            <w:tcW w:w="2004"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Bestand</w:t>
            </w:r>
          </w:p>
        </w:tc>
        <w:tc>
          <w:tcPr>
            <w:tcW w:w="2135"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d.d.</w:t>
            </w:r>
          </w:p>
        </w:tc>
        <w:tc>
          <w:tcPr>
            <w:tcW w:w="2135"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Pr>
                <w:b/>
              </w:rPr>
              <w:t>Verzonden op</w:t>
            </w:r>
          </w:p>
        </w:tc>
      </w:tr>
      <w:tr w:rsidR="008B73B0" w:rsidTr="00997171">
        <w:trPr>
          <w:trHeight w:val="414"/>
        </w:trPr>
        <w:tc>
          <w:tcPr>
            <w:tcW w:w="3297" w:type="dxa"/>
            <w:vAlign w:val="center"/>
          </w:tcPr>
          <w:p w:rsidR="008B73B0" w:rsidRPr="00F079D1" w:rsidRDefault="0019448D" w:rsidP="008B73B0">
            <w:pPr>
              <w:spacing w:line="276" w:lineRule="auto"/>
              <w:jc w:val="left"/>
            </w:pPr>
            <w:sdt>
              <w:sdtPr>
                <w:id w:val="-59168779"/>
                <w:placeholder>
                  <w:docPart w:val="1CAB0D03316E4B1EAA3EACE342674844"/>
                </w:placeholder>
                <w:showingPlcHdr/>
              </w:sdtPr>
              <w:sdtEndPr/>
              <w:sdtContent>
                <w:r w:rsidR="008B73B0" w:rsidRPr="008B73B0">
                  <w:rPr>
                    <w:rStyle w:val="Tekstvantijdelijkeaanduiding"/>
                    <w:highlight w:val="yellow"/>
                  </w:rPr>
                  <w:t>Omschrijving</w:t>
                </w:r>
              </w:sdtContent>
            </w:sdt>
            <w:r w:rsidR="008B73B0">
              <w:t xml:space="preserve"> revisie </w:t>
            </w:r>
            <w:sdt>
              <w:sdtPr>
                <w:id w:val="135231583"/>
                <w:placeholder>
                  <w:docPart w:val="597973567847439384412634A0D1EF5D"/>
                </w:placeholder>
                <w:showingPlcHdr/>
              </w:sdtPr>
              <w:sdtEndPr/>
              <w:sdtContent>
                <w:r w:rsidR="008B73B0" w:rsidRPr="008B73B0">
                  <w:rPr>
                    <w:rStyle w:val="Tekstvantijdelijkeaanduiding"/>
                    <w:highlight w:val="yellow"/>
                  </w:rPr>
                  <w:t>revisienummer</w:t>
                </w:r>
              </w:sdtContent>
            </w:sdt>
          </w:p>
        </w:tc>
        <w:sdt>
          <w:sdtPr>
            <w:id w:val="-546380874"/>
            <w:placeholder>
              <w:docPart w:val="F87C7693DEF640A6BE97A2077E682CFF"/>
            </w:placeholder>
            <w:showingPlcHdr/>
          </w:sdtPr>
          <w:sdtEndPr/>
          <w:sdtContent>
            <w:tc>
              <w:tcPr>
                <w:tcW w:w="2004" w:type="dxa"/>
                <w:vAlign w:val="center"/>
              </w:tcPr>
              <w:p w:rsidR="008B73B0" w:rsidRPr="0094604E" w:rsidRDefault="008B73B0" w:rsidP="008B73B0">
                <w:pPr>
                  <w:spacing w:line="276" w:lineRule="auto"/>
                </w:pPr>
                <w:r w:rsidRPr="008B73B0">
                  <w:rPr>
                    <w:rStyle w:val="Tekstvantijdelijkeaanduiding"/>
                    <w:highlight w:val="yellow"/>
                  </w:rPr>
                  <w:t>bestandsnaam</w:t>
                </w:r>
              </w:p>
            </w:tc>
          </w:sdtContent>
        </w:sdt>
        <w:sdt>
          <w:sdtPr>
            <w:id w:val="270603536"/>
            <w:placeholder>
              <w:docPart w:val="1F8F22BB72394B84BE3F1E07EE51A8D4"/>
            </w:placeholder>
            <w:showingPlcHdr/>
          </w:sdtPr>
          <w:sdtEndPr/>
          <w:sdtContent>
            <w:tc>
              <w:tcPr>
                <w:tcW w:w="2135" w:type="dxa"/>
                <w:vAlign w:val="center"/>
              </w:tcPr>
              <w:p w:rsidR="008B73B0" w:rsidRPr="00427D18" w:rsidRDefault="008B73B0" w:rsidP="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jc w:val="left"/>
                </w:pPr>
                <w:r w:rsidRPr="008B73B0">
                  <w:rPr>
                    <w:rStyle w:val="Tekstvantijdelijkeaanduiding"/>
                    <w:highlight w:val="yellow"/>
                  </w:rPr>
                  <w:t>Datum opstellen tekening</w:t>
                </w:r>
              </w:p>
            </w:tc>
          </w:sdtContent>
        </w:sdt>
        <w:sdt>
          <w:sdtPr>
            <w:id w:val="-1037881860"/>
            <w:placeholder>
              <w:docPart w:val="986E847D1BE249AC8E4C04BDAD9C8A02"/>
            </w:placeholder>
            <w:showingPlcHdr/>
          </w:sdtPr>
          <w:sdtEndPr/>
          <w:sdtContent>
            <w:tc>
              <w:tcPr>
                <w:tcW w:w="2135" w:type="dxa"/>
                <w:vAlign w:val="center"/>
              </w:tcPr>
              <w:p w:rsidR="008B73B0" w:rsidRPr="00427D18" w:rsidRDefault="008B73B0" w:rsidP="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jc w:val="left"/>
                </w:pPr>
                <w:r w:rsidRPr="008B73B0">
                  <w:rPr>
                    <w:rStyle w:val="Tekstvantijdelijkeaanduiding"/>
                    <w:highlight w:val="yellow"/>
                  </w:rPr>
                  <w:t>Datum verzenden tekening</w:t>
                </w:r>
              </w:p>
            </w:tc>
          </w:sdtContent>
        </w:sdt>
      </w:tr>
    </w:tbl>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sectPr w:rsidR="006D7C4B" w:rsidSect="001D52F9">
          <w:headerReference w:type="default" r:id="rId21"/>
          <w:pgSz w:w="11906" w:h="16838" w:code="9"/>
          <w:pgMar w:top="1417" w:right="1417" w:bottom="1417" w:left="1417" w:header="567" w:footer="709" w:gutter="0"/>
          <w:paperSrc w:first="15" w:other="15"/>
          <w:cols w:space="720"/>
          <w:docGrid w:linePitch="360"/>
        </w:sectPr>
      </w:pPr>
    </w:p>
    <w:p w:rsidR="00E97A0C"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D</w:t>
      </w:r>
      <w:r w:rsidRPr="00E97A0C">
        <w:rPr>
          <w:rFonts w:cs="Arial"/>
          <w:b/>
          <w:bCs/>
          <w:szCs w:val="19"/>
          <w:u w:val="single"/>
        </w:rPr>
        <w:t xml:space="preserve">: </w:t>
      </w:r>
      <w:r w:rsidR="00682738">
        <w:rPr>
          <w:rFonts w:cs="Arial"/>
          <w:b/>
          <w:bCs/>
          <w:szCs w:val="19"/>
          <w:u w:val="single"/>
        </w:rPr>
        <w:t>Voortgangsrapportage</w:t>
      </w:r>
    </w:p>
    <w:p w:rsidR="00682738" w:rsidRDefault="0068273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682738" w:rsidRPr="00682738" w:rsidRDefault="005D1533" w:rsidP="00682738">
      <w:pPr>
        <w:widowControl w:val="0"/>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rPr>
          <w:sz w:val="18"/>
          <w:szCs w:val="20"/>
        </w:rPr>
      </w:pPr>
      <w:r>
        <w:rPr>
          <w:szCs w:val="19"/>
        </w:rPr>
        <w:t>Niet van toepassing</w:t>
      </w:r>
      <w:r w:rsidRPr="00682738">
        <w:rPr>
          <w:sz w:val="18"/>
          <w:szCs w:val="20"/>
        </w:rPr>
        <w:tab/>
      </w:r>
      <w:r w:rsidR="00682738" w:rsidRPr="00682738">
        <w:rPr>
          <w:szCs w:val="19"/>
        </w:rPr>
        <w:tab/>
      </w:r>
      <w:r w:rsidR="00682738" w:rsidRPr="00682738">
        <w:rPr>
          <w:sz w:val="18"/>
          <w:szCs w:val="20"/>
        </w:rPr>
        <w:tab/>
      </w:r>
      <w:r w:rsidR="00682738" w:rsidRPr="00682738">
        <w:rPr>
          <w:sz w:val="18"/>
          <w:szCs w:val="20"/>
        </w:rPr>
        <w:tab/>
      </w:r>
      <w:r w:rsidR="00682738" w:rsidRPr="00682738">
        <w:rPr>
          <w:sz w:val="18"/>
          <w:szCs w:val="20"/>
        </w:rPr>
        <w:tab/>
      </w:r>
      <w:r w:rsidR="00682738" w:rsidRPr="00682738">
        <w:rPr>
          <w:sz w:val="18"/>
          <w:szCs w:val="20"/>
        </w:rPr>
        <w:tab/>
      </w:r>
    </w:p>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sectPr w:rsidR="006D7C4B" w:rsidSect="001D52F9">
          <w:headerReference w:type="default" r:id="rId22"/>
          <w:pgSz w:w="11906" w:h="16838" w:code="9"/>
          <w:pgMar w:top="1417" w:right="1417" w:bottom="1417" w:left="1417" w:header="567" w:footer="709" w:gutter="0"/>
          <w:paperSrc w:first="15" w:other="15"/>
          <w:cols w:space="720"/>
          <w:docGrid w:linePitch="360"/>
        </w:sectPr>
      </w:pPr>
    </w:p>
    <w:p w:rsidR="009E20E9"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E: Format eindspecificatie</w:t>
      </w:r>
    </w:p>
    <w:p w:rsidR="00E97A0C" w:rsidRPr="009E20E9"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ascii="Arial" w:hAnsi="Arial" w:cs="Arial"/>
          <w:sz w:val="18"/>
          <w:szCs w:val="18"/>
        </w:rPr>
      </w:pPr>
    </w:p>
    <w:tbl>
      <w:tblPr>
        <w:tblW w:w="0" w:type="auto"/>
        <w:tblLayout w:type="fixed"/>
        <w:tblCellMar>
          <w:left w:w="70" w:type="dxa"/>
          <w:right w:w="70" w:type="dxa"/>
        </w:tblCellMar>
        <w:tblLook w:val="0000" w:firstRow="0" w:lastRow="0" w:firstColumn="0" w:lastColumn="0" w:noHBand="0" w:noVBand="0"/>
      </w:tblPr>
      <w:tblGrid>
        <w:gridCol w:w="3898"/>
        <w:gridCol w:w="5314"/>
      </w:tblGrid>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Acceptant:</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Contractnummer projectovereenstemming:</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Kabel(s)/leidingen:</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Materiaal, medium, leeftijd diameter</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Verplichtingennummer:</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Datum:</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bl>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bl>
      <w:tblPr>
        <w:tblW w:w="0" w:type="auto"/>
        <w:tblLayout w:type="fixed"/>
        <w:tblCellMar>
          <w:left w:w="70" w:type="dxa"/>
          <w:right w:w="70" w:type="dxa"/>
        </w:tblCellMar>
        <w:tblLook w:val="0000" w:firstRow="0" w:lastRow="0" w:firstColumn="0" w:lastColumn="0" w:noHBand="0" w:noVBand="0"/>
      </w:tblPr>
      <w:tblGrid>
        <w:gridCol w:w="3898"/>
        <w:gridCol w:w="850"/>
        <w:gridCol w:w="1276"/>
        <w:gridCol w:w="1134"/>
        <w:gridCol w:w="2126"/>
      </w:tblGrid>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Omschrijving</w:t>
            </w:r>
          </w:p>
        </w:tc>
        <w:tc>
          <w:tcPr>
            <w:tcW w:w="850"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Eenheid</w:t>
            </w:r>
          </w:p>
        </w:tc>
        <w:tc>
          <w:tcPr>
            <w:tcW w:w="1276"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Prijs per eenheid</w:t>
            </w:r>
          </w:p>
        </w:tc>
        <w:tc>
          <w:tcPr>
            <w:tcW w:w="1134"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Aantal</w:t>
            </w:r>
          </w:p>
        </w:tc>
        <w:tc>
          <w:tcPr>
            <w:tcW w:w="2126"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bedrag (werkelijke kosten)</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(excl. Nieuw voor Oud)</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 xml:space="preserve">1. Materiaalkosten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materiaalkosten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materiaalkosten</w:t>
            </w: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Kosten van uit en in bedrijf stellen</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uit en in bedrijf stellen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p w:rsidR="009E20E9" w:rsidRPr="008823C1" w:rsidRDefault="009E20E9" w:rsidP="00A2640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uit en in bedrijf stellen</w:t>
            </w: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pBdr>
                <w:top w:val="single" w:sz="12" w:space="1" w:color="auto"/>
              </w:pBd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Kosten van ontwerp en begeleiding</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ontwerp en begeleiding</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ontwerp en begeleiding</w:t>
            </w: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Uitvoeringskosten</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uitvoeringskosten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nil"/>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uitvoeringskosten</w:t>
            </w:r>
          </w:p>
        </w:tc>
        <w:tc>
          <w:tcPr>
            <w:tcW w:w="2126" w:type="dxa"/>
            <w:tcBorders>
              <w:top w:val="single" w:sz="12" w:space="0" w:color="auto"/>
              <w:left w:val="single" w:sz="6" w:space="0" w:color="auto"/>
              <w:bottom w:val="single" w:sz="12"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7158" w:type="dxa"/>
            <w:gridSpan w:val="4"/>
            <w:tcBorders>
              <w:top w:val="nil"/>
              <w:left w:val="single" w:sz="6" w:space="0" w:color="auto"/>
              <w:bottom w:val="single" w:sz="6" w:space="0" w:color="auto"/>
              <w:right w:val="nil"/>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p w:rsidR="00A26407" w:rsidRPr="008823C1"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24"/>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werkelijke kosten</w:t>
            </w:r>
          </w:p>
        </w:tc>
        <w:tc>
          <w:tcPr>
            <w:tcW w:w="2126" w:type="dxa"/>
            <w:tcBorders>
              <w:top w:val="nil"/>
              <w:left w:val="single" w:sz="12" w:space="0" w:color="auto"/>
              <w:bottom w:val="double" w:sz="12" w:space="0" w:color="auto"/>
              <w:right w:val="single" w:sz="12"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bl>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b/>
          <w:bCs/>
          <w:sz w:val="18"/>
          <w:szCs w:val="18"/>
        </w:rPr>
      </w:pPr>
      <w:r w:rsidRPr="00A26407">
        <w:rPr>
          <w:rFonts w:cs="Arial"/>
          <w:b/>
          <w:bCs/>
          <w:sz w:val="18"/>
          <w:szCs w:val="18"/>
        </w:rPr>
        <w:t>Toevoegingen bij de tabel:</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Voor de berekening van de </w:t>
      </w:r>
      <w:r w:rsidRPr="00A26407">
        <w:rPr>
          <w:rFonts w:cs="Arial"/>
          <w:b/>
          <w:bCs/>
          <w:sz w:val="18"/>
          <w:szCs w:val="18"/>
        </w:rPr>
        <w:t>correctie nieuw voor oud</w:t>
      </w:r>
      <w:r w:rsidRPr="00A26407">
        <w:rPr>
          <w:rFonts w:cs="Arial"/>
          <w:sz w:val="18"/>
          <w:szCs w:val="18"/>
        </w:rPr>
        <w:t xml:space="preserve"> dient een onderbouwing te worden geleverd.</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Indien er werkzaamheden voor</w:t>
      </w:r>
      <w:r w:rsidR="003C702C">
        <w:rPr>
          <w:rFonts w:cs="Arial"/>
          <w:sz w:val="18"/>
          <w:szCs w:val="18"/>
        </w:rPr>
        <w:t xml:space="preserve"> meerdere kabels/leidingen van A</w:t>
      </w:r>
      <w:r w:rsidRPr="00A26407">
        <w:rPr>
          <w:rFonts w:cs="Arial"/>
          <w:sz w:val="18"/>
          <w:szCs w:val="18"/>
        </w:rPr>
        <w:t xml:space="preserve">cceptant worden verricht, moet aangegeven worden welke </w:t>
      </w:r>
      <w:r w:rsidRPr="00A26407">
        <w:rPr>
          <w:rFonts w:cs="Arial"/>
          <w:b/>
          <w:bCs/>
          <w:sz w:val="18"/>
          <w:szCs w:val="18"/>
        </w:rPr>
        <w:t>verdeelsleutel voor de verdeling van kosten</w:t>
      </w:r>
      <w:r w:rsidRPr="00A26407">
        <w:rPr>
          <w:rFonts w:cs="Arial"/>
          <w:sz w:val="18"/>
          <w:szCs w:val="18"/>
        </w:rPr>
        <w:t xml:space="preserve"> naar kostensoorten per kabel/leiding is gehanteerd.</w:t>
      </w:r>
    </w:p>
    <w:p w:rsidR="00A26407"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Ingeval er sprake is van </w:t>
      </w:r>
      <w:r w:rsidRPr="00A26407">
        <w:rPr>
          <w:rFonts w:cs="Arial"/>
          <w:b/>
          <w:bCs/>
          <w:sz w:val="18"/>
          <w:szCs w:val="18"/>
        </w:rPr>
        <w:t>gecombineerde werkzaamheden</w:t>
      </w:r>
      <w:r w:rsidRPr="00A26407">
        <w:rPr>
          <w:rFonts w:cs="Arial"/>
          <w:sz w:val="18"/>
          <w:szCs w:val="18"/>
        </w:rPr>
        <w:t xml:space="preserve"> dient</w:t>
      </w:r>
      <w:r w:rsidR="003C702C">
        <w:rPr>
          <w:rFonts w:cs="Arial"/>
          <w:b/>
          <w:bCs/>
          <w:sz w:val="18"/>
          <w:szCs w:val="18"/>
        </w:rPr>
        <w:t xml:space="preserve"> A</w:t>
      </w:r>
      <w:r w:rsidRPr="00A26407">
        <w:rPr>
          <w:rFonts w:cs="Arial"/>
          <w:b/>
          <w:bCs/>
          <w:sz w:val="18"/>
          <w:szCs w:val="18"/>
        </w:rPr>
        <w:t>cceptant zijn deel van de  kostenweer te geven</w:t>
      </w:r>
      <w:r w:rsidRPr="00A26407">
        <w:rPr>
          <w:rFonts w:cs="Arial"/>
          <w:sz w:val="18"/>
          <w:szCs w:val="18"/>
        </w:rPr>
        <w:t xml:space="preserve"> in de eindspecificatie/raming op basis van een vaste prijs. De onderbouwing (verdeelsleutel tussen leidingbeheerders en het werkelijke verleggingskosten voor de gecombineerde werkzaamheden) van de werkelijke verleggingskosten dient bijgevoegd te worden bij de eindspecificatie.</w:t>
      </w:r>
    </w:p>
    <w:p w:rsidR="00A26407"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Bij de eindspecificatie dient bij eventuele </w:t>
      </w:r>
      <w:r w:rsidRPr="00A26407">
        <w:rPr>
          <w:rFonts w:cs="Arial"/>
          <w:b/>
          <w:bCs/>
          <w:sz w:val="18"/>
          <w:szCs w:val="18"/>
        </w:rPr>
        <w:t>restposten</w:t>
      </w:r>
      <w:r w:rsidRPr="00A26407">
        <w:rPr>
          <w:rFonts w:cs="Arial"/>
          <w:sz w:val="18"/>
          <w:szCs w:val="18"/>
        </w:rPr>
        <w:t xml:space="preserve"> die nog nader verrekend moeten worden, aangegeven te worden waaruit deze bestaan. Als de restposten worden afgekocht dient te worden verwezen naar de betreffende afkoopregeling tussen partijen.</w:t>
      </w:r>
    </w:p>
    <w:p w:rsidR="00A26407" w:rsidRPr="00A26407" w:rsidRDefault="003C702C"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Pr>
          <w:rFonts w:cs="Arial"/>
          <w:sz w:val="18"/>
          <w:szCs w:val="18"/>
        </w:rPr>
        <w:t>Indien Verzoeker op verzoek van A</w:t>
      </w:r>
      <w:r w:rsidR="009E20E9" w:rsidRPr="00A26407">
        <w:rPr>
          <w:rFonts w:cs="Arial"/>
          <w:sz w:val="18"/>
          <w:szCs w:val="18"/>
        </w:rPr>
        <w:t>cceptant werkzaamheden verricht in het kader van de aanpassing, waarvan de kosten voor rekening van acceptant zijn (bv. mechanisch grondonderzoek), dan dienen deze kosten zichtbaar te zijn verwerkt in deze raming/begroting.</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Bij de eindspecificatie worden de afwijkingen op de kostenraming toegelicht (artikel 9.4</w:t>
      </w:r>
      <w:r w:rsidR="00A26407" w:rsidRPr="00A26407">
        <w:rPr>
          <w:rFonts w:cs="Arial"/>
          <w:sz w:val="18"/>
          <w:szCs w:val="18"/>
        </w:rPr>
        <w:t xml:space="preserve"> Uitvoeringsprotocol SKL 2001 </w:t>
      </w:r>
      <w:r w:rsidRPr="00A26407">
        <w:rPr>
          <w:rFonts w:cs="Arial"/>
          <w:sz w:val="18"/>
          <w:szCs w:val="18"/>
        </w:rPr>
        <w:t>).</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bCs/>
          <w:sz w:val="18"/>
          <w:szCs w:val="18"/>
        </w:rPr>
      </w:pPr>
      <w:r w:rsidRPr="00A26407">
        <w:rPr>
          <w:rFonts w:cs="Arial"/>
          <w:b/>
          <w:bCs/>
          <w:sz w:val="18"/>
          <w:szCs w:val="18"/>
        </w:rPr>
        <w:t>Berekening definitieve schadevergoeding per kabel of leiding</w:t>
      </w:r>
    </w:p>
    <w:tbl>
      <w:tblPr>
        <w:tblW w:w="0" w:type="auto"/>
        <w:tblLayout w:type="fixed"/>
        <w:tblCellMar>
          <w:left w:w="70" w:type="dxa"/>
          <w:right w:w="70" w:type="dxa"/>
        </w:tblCellMar>
        <w:tblLook w:val="0000" w:firstRow="0" w:lastRow="0" w:firstColumn="0" w:lastColumn="0" w:noHBand="0" w:noVBand="0"/>
      </w:tblPr>
      <w:tblGrid>
        <w:gridCol w:w="2764"/>
        <w:gridCol w:w="1984"/>
        <w:gridCol w:w="1843"/>
        <w:gridCol w:w="1984"/>
      </w:tblGrid>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Omschrijving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Werkelijke projectkosten </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(excl nieuw voor oud)</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Percentuele </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kostenverdeling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Definitieve</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schadevergoeding (excl. nieuw voor oud)</w:t>
            </w:r>
          </w:p>
        </w:tc>
      </w:tr>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Materiaalkosten</w:t>
            </w: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uit en in bedrijf stellen’</w:t>
            </w: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‘ontwerp en begeleiding’</w:t>
            </w: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Uitvoeringskosten</w:t>
            </w: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nil"/>
              <w:left w:val="single" w:sz="6" w:space="0" w:color="auto"/>
              <w:bottom w:val="single" w:sz="6" w:space="0" w:color="auto"/>
              <w:right w:val="single" w:sz="6" w:space="0" w:color="auto"/>
            </w:tcBorders>
          </w:tcPr>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sz w:val="18"/>
                <w:szCs w:val="18"/>
              </w:rPr>
            </w:pPr>
            <w:r w:rsidRPr="00A26407">
              <w:rPr>
                <w:rFonts w:cs="Arial"/>
                <w:sz w:val="18"/>
                <w:szCs w:val="18"/>
              </w:rPr>
              <w:t>Totaal</w:t>
            </w: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bl>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9E20E9">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textAlignment w:val="baseline"/>
        <w:rPr>
          <w:rFonts w:cs="Arial"/>
          <w:sz w:val="18"/>
          <w:szCs w:val="18"/>
        </w:rPr>
      </w:pPr>
    </w:p>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bCs/>
          <w:sz w:val="18"/>
          <w:szCs w:val="18"/>
        </w:rPr>
      </w:pPr>
      <w:r w:rsidRPr="00A26407">
        <w:rPr>
          <w:rFonts w:cs="Arial"/>
          <w:b/>
          <w:bCs/>
          <w:sz w:val="18"/>
          <w:szCs w:val="18"/>
        </w:rPr>
        <w:t>Overzicht einddeclaratie</w:t>
      </w:r>
    </w:p>
    <w:tbl>
      <w:tblPr>
        <w:tblW w:w="0" w:type="auto"/>
        <w:tblLayout w:type="fixed"/>
        <w:tblCellMar>
          <w:left w:w="70" w:type="dxa"/>
          <w:right w:w="70" w:type="dxa"/>
        </w:tblCellMar>
        <w:tblLook w:val="0000" w:firstRow="0" w:lastRow="0" w:firstColumn="0" w:lastColumn="0" w:noHBand="0" w:noVBand="0"/>
      </w:tblPr>
      <w:tblGrid>
        <w:gridCol w:w="2764"/>
        <w:gridCol w:w="1984"/>
        <w:gridCol w:w="1843"/>
        <w:gridCol w:w="1984"/>
      </w:tblGrid>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Omschrijving</w:t>
            </w:r>
          </w:p>
        </w:tc>
        <w:tc>
          <w:tcPr>
            <w:tcW w:w="1984" w:type="dxa"/>
            <w:tcBorders>
              <w:top w:val="single" w:sz="6" w:space="0" w:color="auto"/>
              <w:left w:val="single" w:sz="6" w:space="0" w:color="auto"/>
              <w:bottom w:val="single" w:sz="6" w:space="0" w:color="auto"/>
              <w:right w:val="nil"/>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Definitieve schadevergoeding</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Cumulatief gedeclareerd</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Nog te declareren/nog te betalen</w:t>
            </w: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nil"/>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Materiaalkosten</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‘uit en in bedrijf stellen’</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‘ontwerp en begeleiding’</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Uitvoeringskosten</w:t>
            </w:r>
          </w:p>
        </w:tc>
        <w:tc>
          <w:tcPr>
            <w:tcW w:w="1984" w:type="dxa"/>
            <w:tcBorders>
              <w:top w:val="single" w:sz="6" w:space="0" w:color="auto"/>
              <w:left w:val="single" w:sz="6" w:space="0" w:color="auto"/>
              <w:bottom w:val="nil"/>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12" w:space="0" w:color="auto"/>
              <w:left w:val="single" w:sz="6" w:space="0" w:color="auto"/>
              <w:bottom w:val="single" w:sz="6" w:space="0" w:color="auto"/>
              <w:right w:val="single" w:sz="6" w:space="0" w:color="auto"/>
            </w:tcBorders>
          </w:tcPr>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sz w:val="18"/>
                <w:szCs w:val="18"/>
              </w:rPr>
            </w:pPr>
            <w:r w:rsidRPr="00A26407">
              <w:rPr>
                <w:rFonts w:cs="Arial"/>
                <w:sz w:val="18"/>
                <w:szCs w:val="18"/>
              </w:rPr>
              <w:t>Subtotaal</w:t>
            </w:r>
          </w:p>
        </w:tc>
        <w:tc>
          <w:tcPr>
            <w:tcW w:w="1984" w:type="dxa"/>
            <w:tcBorders>
              <w:top w:val="single" w:sz="12"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12"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12"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8575" w:type="dxa"/>
            <w:gridSpan w:val="4"/>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Afkoop restposten</w:t>
            </w:r>
          </w:p>
        </w:tc>
        <w:tc>
          <w:tcPr>
            <w:tcW w:w="1984" w:type="dxa"/>
            <w:tcBorders>
              <w:top w:val="single" w:sz="6" w:space="0" w:color="auto"/>
              <w:left w:val="single" w:sz="6" w:space="0" w:color="auto"/>
              <w:bottom w:val="single" w:sz="12"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Totaal</w:t>
            </w:r>
          </w:p>
        </w:tc>
        <w:tc>
          <w:tcPr>
            <w:tcW w:w="1984" w:type="dxa"/>
            <w:tcBorders>
              <w:top w:val="nil"/>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bl>
    <w:p w:rsidR="009E20E9" w:rsidRPr="009E20E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ascii="Arial" w:hAnsi="Arial" w:cs="Arial"/>
          <w:sz w:val="18"/>
          <w:szCs w:val="18"/>
        </w:rPr>
      </w:pPr>
    </w:p>
    <w:p w:rsidR="009E20E9" w:rsidRPr="009E20E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ascii="Arial" w:hAnsi="Arial" w:cs="Arial"/>
          <w:b/>
          <w:bCs/>
          <w:sz w:val="24"/>
          <w:u w:val="single"/>
        </w:rPr>
      </w:pPr>
    </w:p>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Arial" w:hAnsi="Arial" w:cs="Arial"/>
          <w:sz w:val="24"/>
        </w:rPr>
        <w:sectPr w:rsidR="006D7C4B" w:rsidSect="001D52F9">
          <w:headerReference w:type="default" r:id="rId23"/>
          <w:pgSz w:w="11906" w:h="16838" w:code="9"/>
          <w:pgMar w:top="1417" w:right="1417" w:bottom="1417" w:left="1417" w:header="567" w:footer="709" w:gutter="0"/>
          <w:paperSrc w:first="15" w:other="15"/>
          <w:cols w:space="720"/>
          <w:docGrid w:linePitch="360"/>
        </w:sectPr>
      </w:pPr>
    </w:p>
    <w:p w:rsidR="00682738" w:rsidRDefault="00682738" w:rsidP="0068273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F: Gedetailleerde planning</w:t>
      </w:r>
    </w:p>
    <w:p w:rsidR="00DD2FA4" w:rsidRPr="000B05C2" w:rsidRDefault="00DD2FA4" w:rsidP="00BD02ED">
      <w:pPr>
        <w:tabs>
          <w:tab w:val="clear" w:pos="34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rPr>
          <w:b/>
          <w:szCs w:val="19"/>
        </w:rPr>
      </w:pPr>
    </w:p>
    <w:p w:rsidR="000B05C2" w:rsidRPr="003C702C" w:rsidRDefault="000B05C2" w:rsidP="000B05C2">
      <w:pPr>
        <w:rPr>
          <w:szCs w:val="19"/>
          <w:highlight w:val="red"/>
        </w:rPr>
      </w:pPr>
      <w:r w:rsidRPr="003C702C">
        <w:rPr>
          <w:b/>
          <w:szCs w:val="19"/>
          <w:highlight w:val="red"/>
        </w:rPr>
        <w:t>Cat 2:</w:t>
      </w:r>
    </w:p>
    <w:tbl>
      <w:tblPr>
        <w:tblW w:w="950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006"/>
        <w:gridCol w:w="3006"/>
      </w:tblGrid>
      <w:tr w:rsidR="000B05C2" w:rsidRPr="000B05C2" w:rsidTr="00997171">
        <w:tc>
          <w:tcPr>
            <w:tcW w:w="3489" w:type="dxa"/>
          </w:tcPr>
          <w:p w:rsidR="000B05C2" w:rsidRPr="000B05C2" w:rsidRDefault="000B05C2" w:rsidP="00997171">
            <w:pPr>
              <w:pStyle w:val="Koptekst"/>
              <w:tabs>
                <w:tab w:val="clear" w:pos="9072"/>
                <w:tab w:val="left" w:pos="4536"/>
              </w:tabs>
              <w:ind w:left="-30"/>
              <w:rPr>
                <w:i/>
                <w:szCs w:val="22"/>
                <w:highlight w:val="yellow"/>
                <w:lang w:val="nl-NL"/>
              </w:rPr>
            </w:pPr>
            <w:r w:rsidRPr="000B05C2">
              <w:rPr>
                <w:i/>
                <w:szCs w:val="22"/>
                <w:highlight w:val="yellow"/>
              </w:rPr>
              <w:t>Activiteiten</w:t>
            </w:r>
            <w:r w:rsidRPr="000B05C2">
              <w:rPr>
                <w:i/>
                <w:szCs w:val="22"/>
                <w:highlight w:val="yellow"/>
                <w:lang w:val="nl-NL"/>
              </w:rPr>
              <w:t>:</w:t>
            </w:r>
          </w:p>
        </w:tc>
        <w:tc>
          <w:tcPr>
            <w:tcW w:w="3006" w:type="dxa"/>
          </w:tcPr>
          <w:p w:rsidR="000B05C2" w:rsidRPr="000B05C2" w:rsidRDefault="000B05C2" w:rsidP="00997171">
            <w:pPr>
              <w:pStyle w:val="Koptekst"/>
              <w:tabs>
                <w:tab w:val="clear" w:pos="9072"/>
                <w:tab w:val="left" w:pos="4536"/>
              </w:tabs>
              <w:rPr>
                <w:i/>
                <w:szCs w:val="22"/>
                <w:highlight w:val="yellow"/>
                <w:lang w:val="nl-NL"/>
              </w:rPr>
            </w:pPr>
            <w:r w:rsidRPr="000B05C2">
              <w:rPr>
                <w:i/>
                <w:szCs w:val="22"/>
                <w:highlight w:val="yellow"/>
              </w:rPr>
              <w:t>Door</w:t>
            </w:r>
            <w:r w:rsidRPr="000B05C2">
              <w:rPr>
                <w:i/>
                <w:szCs w:val="22"/>
                <w:highlight w:val="yellow"/>
                <w:lang w:val="nl-NL"/>
              </w:rPr>
              <w:t>:</w:t>
            </w:r>
          </w:p>
        </w:tc>
        <w:tc>
          <w:tcPr>
            <w:tcW w:w="3006" w:type="dxa"/>
          </w:tcPr>
          <w:p w:rsidR="000B05C2" w:rsidRPr="000B05C2" w:rsidRDefault="000B05C2" w:rsidP="00997171">
            <w:pPr>
              <w:pStyle w:val="Koptekst"/>
              <w:tabs>
                <w:tab w:val="clear" w:pos="9072"/>
                <w:tab w:val="left" w:pos="4536"/>
              </w:tabs>
              <w:rPr>
                <w:i/>
                <w:szCs w:val="22"/>
                <w:highlight w:val="yellow"/>
                <w:lang w:val="nl-NL"/>
              </w:rPr>
            </w:pPr>
            <w:r w:rsidRPr="000B05C2">
              <w:rPr>
                <w:i/>
                <w:szCs w:val="22"/>
                <w:highlight w:val="yellow"/>
                <w:lang w:val="nl-NL"/>
              </w:rPr>
              <w:t>Uiterste datum gereedkoming:</w:t>
            </w: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rPr>
              <w:t>Inzichtelijk maken knelpunten</w:t>
            </w:r>
            <w:r w:rsidRPr="000B05C2">
              <w:rPr>
                <w:szCs w:val="22"/>
                <w:highlight w:val="yellow"/>
                <w:lang w:val="nl-NL"/>
              </w:rPr>
              <w:t xml:space="preserve"> en vaststellen wenstracé</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 samen met Verzoeker</w:t>
            </w:r>
          </w:p>
        </w:tc>
        <w:tc>
          <w:tcPr>
            <w:tcW w:w="3006" w:type="dxa"/>
          </w:tcPr>
          <w:p w:rsidR="000B05C2" w:rsidRPr="000B05C2" w:rsidRDefault="000B05C2" w:rsidP="00997171">
            <w:pPr>
              <w:pStyle w:val="Koptekst"/>
              <w:tabs>
                <w:tab w:val="clear" w:pos="9072"/>
                <w:tab w:val="left" w:pos="4536"/>
              </w:tabs>
              <w:jc w:val="left"/>
              <w:rPr>
                <w:noProof/>
                <w:highlight w:val="yellow"/>
                <w:lang w:val="en-US"/>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Opstellen</w:t>
            </w:r>
            <w:r w:rsidRPr="000B05C2">
              <w:rPr>
                <w:szCs w:val="22"/>
                <w:highlight w:val="yellow"/>
              </w:rPr>
              <w:t xml:space="preserve"> definitief ontwerp gebaseerd op </w:t>
            </w:r>
            <w:r w:rsidRPr="000B05C2">
              <w:rPr>
                <w:szCs w:val="22"/>
                <w:highlight w:val="yellow"/>
                <w:lang w:val="nl-NL"/>
              </w:rPr>
              <w:t>de verleggingsplantekeningen</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en-US"/>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Startklaar maken voor uitvoering van werkzaamheden (zie lid 2)</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rPr>
              <w:t xml:space="preserve">Opstellen </w:t>
            </w:r>
            <w:r w:rsidRPr="000B05C2">
              <w:rPr>
                <w:szCs w:val="22"/>
                <w:highlight w:val="yellow"/>
                <w:lang w:val="nl-NL"/>
              </w:rPr>
              <w:t>uitvoeringsplanning</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noProof/>
                <w:highlight w:val="yellow"/>
                <w:lang w:val="nl-NL"/>
              </w:rPr>
              <w:t>Acceptant in overleg met 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Tracé beschikbaar maken voor verlegging</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Schriftelijke melden aan Acceptant dat werkzaamheden uitgevoerd kunnen worden</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Uitvoeringscoördinatie</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Opdrachtnemer samen met Acceptant</w:t>
            </w:r>
            <w:r w:rsidRPr="000B05C2">
              <w:rPr>
                <w:szCs w:val="22"/>
                <w:highlight w:val="yellow"/>
                <w:lang w:val="nl-NL"/>
              </w:rPr>
              <w:t>, onder leiding van 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B21B0E"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Uitvoering verlegging</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bl>
    <w:p w:rsidR="000B05C2" w:rsidRPr="00BB7F70" w:rsidRDefault="000B05C2" w:rsidP="00BD02ED">
      <w:pPr>
        <w:tabs>
          <w:tab w:val="clear" w:pos="34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rPr>
          <w:b/>
          <w:sz w:val="24"/>
        </w:rPr>
      </w:pPr>
    </w:p>
    <w:sectPr w:rsidR="000B05C2" w:rsidRPr="00BB7F70" w:rsidSect="001D52F9">
      <w:headerReference w:type="default" r:id="rId24"/>
      <w:pgSz w:w="11906" w:h="16838" w:code="9"/>
      <w:pgMar w:top="1417" w:right="1417" w:bottom="1417" w:left="1417" w:header="567" w:footer="70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48D" w:rsidRDefault="0019448D">
      <w:r>
        <w:separator/>
      </w:r>
    </w:p>
  </w:endnote>
  <w:endnote w:type="continuationSeparator" w:id="0">
    <w:p w:rsidR="0019448D" w:rsidRDefault="0019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1EB" w:rsidRDefault="002531E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1EB" w:rsidRDefault="002531E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1EB" w:rsidRDefault="002531EB">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F1084" w:rsidP="00B568C5">
    <w:pPr>
      <w:pStyle w:val="Voettekst"/>
      <w:tabs>
        <w:tab w:val="clear" w:pos="9072"/>
        <w:tab w:val="center" w:pos="5045"/>
        <w:tab w:val="left" w:pos="8100"/>
        <w:tab w:val="right" w:pos="9498"/>
      </w:tabs>
      <w:ind w:left="-709" w:right="-567"/>
      <w:jc w:val="left"/>
      <w:rPr>
        <w:sz w:val="16"/>
        <w:szCs w:val="16"/>
        <w:lang w:val="nl-NL"/>
      </w:rPr>
    </w:pPr>
    <w:r w:rsidRPr="00B568C5">
      <w:rPr>
        <w:noProof/>
        <w:sz w:val="16"/>
        <w:szCs w:val="16"/>
        <w:lang w:val="nl-NL" w:eastAsia="nl-NL"/>
      </w:rPr>
      <mc:AlternateContent>
        <mc:Choice Requires="wps">
          <w:drawing>
            <wp:anchor distT="0" distB="0" distL="114300" distR="114300" simplePos="0" relativeHeight="251659264" behindDoc="0" locked="0" layoutInCell="1" allowOverlap="1" wp14:anchorId="587DBE74" wp14:editId="6B004A98">
              <wp:simplePos x="0" y="0"/>
              <wp:positionH relativeFrom="column">
                <wp:posOffset>-118745</wp:posOffset>
              </wp:positionH>
              <wp:positionV relativeFrom="paragraph">
                <wp:posOffset>635</wp:posOffset>
              </wp:positionV>
              <wp:extent cx="3552825" cy="533400"/>
              <wp:effectExtent l="0" t="0" r="9525"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533400"/>
                      </a:xfrm>
                      <a:prstGeom prst="rect">
                        <a:avLst/>
                      </a:prstGeom>
                      <a:solidFill>
                        <a:srgbClr val="FFFFFF"/>
                      </a:solidFill>
                      <a:ln w="9525">
                        <a:noFill/>
                        <a:miter lim="800000"/>
                        <a:headEnd/>
                        <a:tailEnd/>
                      </a:ln>
                    </wps:spPr>
                    <wps:txbx>
                      <w:txbxContent>
                        <w:p w:rsidR="00B568C5" w:rsidRDefault="00B568C5">
                          <w:pPr>
                            <w:rPr>
                              <w:sz w:val="16"/>
                              <w:szCs w:val="16"/>
                            </w:rPr>
                          </w:pPr>
                          <w:r>
                            <w:rPr>
                              <w:sz w:val="16"/>
                              <w:szCs w:val="16"/>
                            </w:rPr>
                            <w:t xml:space="preserve">Projectovereenstemming </w:t>
                          </w:r>
                          <w:sdt>
                            <w:sdtPr>
                              <w:rPr>
                                <w:sz w:val="16"/>
                                <w:szCs w:val="16"/>
                              </w:rPr>
                              <w:id w:val="929777743"/>
                              <w:placeholder>
                                <w:docPart w:val="0869D4CBAE8742B38B4218CA6FA10C51"/>
                              </w:placeholder>
                              <w:showingPlcHdr/>
                            </w:sdtPr>
                            <w:sdtEndPr/>
                            <w:sdtContent>
                              <w:r w:rsidRPr="001C3AFB">
                                <w:rPr>
                                  <w:rStyle w:val="Tekstvantijdelijkeaanduiding"/>
                                  <w:sz w:val="16"/>
                                  <w:szCs w:val="16"/>
                                  <w:highlight w:val="yellow"/>
                                </w:rPr>
                                <w:t>netbeheerder</w:t>
                              </w:r>
                            </w:sdtContent>
                          </w:sdt>
                          <w:r>
                            <w:rPr>
                              <w:sz w:val="16"/>
                              <w:szCs w:val="16"/>
                            </w:rPr>
                            <w:t xml:space="preserve"> // </w:t>
                          </w:r>
                          <w:sdt>
                            <w:sdtPr>
                              <w:rPr>
                                <w:sz w:val="16"/>
                                <w:szCs w:val="16"/>
                              </w:rPr>
                              <w:id w:val="1138682493"/>
                              <w:placeholder>
                                <w:docPart w:val="869ED705917F484ABF5BB57AF5D42B2F"/>
                              </w:placeholder>
                              <w:showingPlcHdr/>
                            </w:sdtPr>
                            <w:sdtEndPr/>
                            <w:sdtContent>
                              <w:r w:rsidRPr="001C3AFB">
                                <w:rPr>
                                  <w:rStyle w:val="Tekstvantijdelijkeaanduiding"/>
                                  <w:sz w:val="16"/>
                                  <w:szCs w:val="16"/>
                                  <w:highlight w:val="yellow"/>
                                </w:rPr>
                                <w:t>locatie</w:t>
                              </w:r>
                            </w:sdtContent>
                          </w:sdt>
                        </w:p>
                        <w:p w:rsidR="00B568C5" w:rsidRDefault="00B568C5">
                          <w:r>
                            <w:rPr>
                              <w:sz w:val="16"/>
                              <w:szCs w:val="16"/>
                            </w:rPr>
                            <w:t xml:space="preserve">Versienummer: </w:t>
                          </w:r>
                          <w:sdt>
                            <w:sdtPr>
                              <w:rPr>
                                <w:sz w:val="16"/>
                                <w:szCs w:val="16"/>
                              </w:rPr>
                              <w:id w:val="883750473"/>
                              <w:placeholder>
                                <w:docPart w:val="95C14D2F3A7F41A19F3045000A86D09B"/>
                              </w:placeholder>
                              <w:showingPlcHdr/>
                            </w:sdtPr>
                            <w:sdtEndPr/>
                            <w:sdtContent>
                              <w:r w:rsidRPr="00B568C5">
                                <w:rPr>
                                  <w:rStyle w:val="Tekstvantijdelijkeaanduiding"/>
                                  <w:sz w:val="16"/>
                                  <w:szCs w:val="16"/>
                                  <w:highlight w:val="yellow"/>
                                </w:rPr>
                                <w:t>Versienummer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7DBE74" id="_x0000_t202" coordsize="21600,21600" o:spt="202" path="m,l,21600r21600,l21600,xe">
              <v:stroke joinstyle="miter"/>
              <v:path gradientshapeok="t" o:connecttype="rect"/>
            </v:shapetype>
            <v:shape id="Tekstvak 2" o:spid="_x0000_s1026" type="#_x0000_t202" style="position:absolute;left:0;text-align:left;margin-left:-9.35pt;margin-top:.05pt;width:279.7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" stroked="f">
              <v:textbox>
                <w:txbxContent>
                  <w:p w:rsidR="00B568C5" w:rsidRDefault="00B568C5">
                    <w:pPr>
                      <w:rPr>
                        <w:sz w:val="16"/>
                        <w:szCs w:val="16"/>
                      </w:rPr>
                    </w:pPr>
                    <w:r>
                      <w:rPr>
                        <w:sz w:val="16"/>
                        <w:szCs w:val="16"/>
                      </w:rPr>
                      <w:t xml:space="preserve">Projectovereenstemming </w:t>
                    </w:r>
                    <w:sdt>
                      <w:sdtPr>
                        <w:rPr>
                          <w:sz w:val="16"/>
                          <w:szCs w:val="16"/>
                        </w:rPr>
                        <w:id w:val="929777743"/>
                        <w:placeholder>
                          <w:docPart w:val="0869D4CBAE8742B38B4218CA6FA10C51"/>
                        </w:placeholder>
                        <w:showingPlcHdr/>
                      </w:sdtPr>
                      <w:sdtEndPr/>
                      <w:sdtContent>
                        <w:r w:rsidRPr="001C3AFB">
                          <w:rPr>
                            <w:rStyle w:val="Tekstvantijdelijkeaanduiding"/>
                            <w:sz w:val="16"/>
                            <w:szCs w:val="16"/>
                            <w:highlight w:val="yellow"/>
                          </w:rPr>
                          <w:t>netbeheerder</w:t>
                        </w:r>
                      </w:sdtContent>
                    </w:sdt>
                    <w:r>
                      <w:rPr>
                        <w:sz w:val="16"/>
                        <w:szCs w:val="16"/>
                      </w:rPr>
                      <w:t xml:space="preserve"> // </w:t>
                    </w:r>
                    <w:sdt>
                      <w:sdtPr>
                        <w:rPr>
                          <w:sz w:val="16"/>
                          <w:szCs w:val="16"/>
                        </w:rPr>
                        <w:id w:val="1138682493"/>
                        <w:placeholder>
                          <w:docPart w:val="869ED705917F484ABF5BB57AF5D42B2F"/>
                        </w:placeholder>
                        <w:showingPlcHdr/>
                      </w:sdtPr>
                      <w:sdtEndPr/>
                      <w:sdtContent>
                        <w:r w:rsidRPr="001C3AFB">
                          <w:rPr>
                            <w:rStyle w:val="Tekstvantijdelijkeaanduiding"/>
                            <w:sz w:val="16"/>
                            <w:szCs w:val="16"/>
                            <w:highlight w:val="yellow"/>
                          </w:rPr>
                          <w:t>locatie</w:t>
                        </w:r>
                      </w:sdtContent>
                    </w:sdt>
                  </w:p>
                  <w:p w:rsidR="00B568C5" w:rsidRDefault="00B568C5">
                    <w:r>
                      <w:rPr>
                        <w:sz w:val="16"/>
                        <w:szCs w:val="16"/>
                      </w:rPr>
                      <w:t xml:space="preserve">Versienummer: </w:t>
                    </w:r>
                    <w:sdt>
                      <w:sdtPr>
                        <w:rPr>
                          <w:sz w:val="16"/>
                          <w:szCs w:val="16"/>
                        </w:rPr>
                        <w:id w:val="883750473"/>
                        <w:placeholder>
                          <w:docPart w:val="95C14D2F3A7F41A19F3045000A86D09B"/>
                        </w:placeholder>
                        <w:showingPlcHdr/>
                      </w:sdtPr>
                      <w:sdtEndPr/>
                      <w:sdtContent>
                        <w:r w:rsidRPr="00B568C5">
                          <w:rPr>
                            <w:rStyle w:val="Tekstvantijdelijkeaanduiding"/>
                            <w:sz w:val="16"/>
                            <w:szCs w:val="16"/>
                            <w:highlight w:val="yellow"/>
                          </w:rPr>
                          <w:t>Versienummer</w:t>
                        </w:r>
                      </w:sdtContent>
                    </w:sdt>
                  </w:p>
                </w:txbxContent>
              </v:textbox>
            </v:shape>
          </w:pict>
        </mc:Fallback>
      </mc:AlternateContent>
    </w:r>
    <w:r w:rsidRPr="00B568C5">
      <w:rPr>
        <w:noProof/>
        <w:sz w:val="16"/>
        <w:szCs w:val="16"/>
        <w:lang w:val="nl-NL" w:eastAsia="nl-NL"/>
      </w:rPr>
      <mc:AlternateContent>
        <mc:Choice Requires="wps">
          <w:drawing>
            <wp:anchor distT="0" distB="0" distL="114300" distR="114300" simplePos="0" relativeHeight="251661312" behindDoc="0" locked="0" layoutInCell="1" allowOverlap="1" wp14:anchorId="09B411A9" wp14:editId="5C16245C">
              <wp:simplePos x="0" y="0"/>
              <wp:positionH relativeFrom="column">
                <wp:posOffset>3434080</wp:posOffset>
              </wp:positionH>
              <wp:positionV relativeFrom="paragraph">
                <wp:posOffset>635</wp:posOffset>
              </wp:positionV>
              <wp:extent cx="2428875" cy="533400"/>
              <wp:effectExtent l="0" t="0" r="9525"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533400"/>
                      </a:xfrm>
                      <a:prstGeom prst="rect">
                        <a:avLst/>
                      </a:prstGeom>
                      <a:solidFill>
                        <a:srgbClr val="FFFFFF"/>
                      </a:solidFill>
                      <a:ln w="9525">
                        <a:noFill/>
                        <a:miter lim="800000"/>
                        <a:headEnd/>
                        <a:tailEnd/>
                      </a:ln>
                    </wps:spPr>
                    <wps:txbx>
                      <w:txbxContent>
                        <w:p w:rsidR="00B568C5" w:rsidRDefault="00B568C5" w:rsidP="00BF1084">
                          <w:pPr>
                            <w:tabs>
                              <w:tab w:val="clear" w:pos="4082"/>
                              <w:tab w:val="left" w:pos="3969"/>
                            </w:tabs>
                            <w:jc w:val="right"/>
                          </w:pPr>
                          <w:r>
                            <w:rPr>
                              <w:sz w:val="16"/>
                              <w:szCs w:val="16"/>
                            </w:rPr>
                            <w:t xml:space="preserve">Zaaknummer: </w:t>
                          </w:r>
                          <w:sdt>
                            <w:sdtPr>
                              <w:rPr>
                                <w:sz w:val="16"/>
                                <w:szCs w:val="16"/>
                              </w:rPr>
                              <w:id w:val="-93170286"/>
                              <w:showingPlcHdr/>
                            </w:sdtPr>
                            <w:sdtEndPr/>
                            <w:sdtContent>
                              <w:r w:rsidRPr="00B568C5">
                                <w:rPr>
                                  <w:rStyle w:val="Tekstvantijdelijkeaanduiding"/>
                                  <w:sz w:val="16"/>
                                  <w:szCs w:val="16"/>
                                  <w:highlight w:val="yellow"/>
                                </w:rPr>
                                <w:t>Zaaknummer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411A9" id="_x0000_s1027" type="#_x0000_t202" style="position:absolute;left:0;text-align:left;margin-left:270.4pt;margin-top:.05pt;width:191.2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" stroked="f">
              <v:textbox>
                <w:txbxContent>
                  <w:p w:rsidR="00B568C5" w:rsidRDefault="00B568C5" w:rsidP="00BF1084">
                    <w:pPr>
                      <w:tabs>
                        <w:tab w:val="clear" w:pos="4082"/>
                        <w:tab w:val="left" w:pos="3969"/>
                      </w:tabs>
                      <w:jc w:val="right"/>
                    </w:pPr>
                    <w:r>
                      <w:rPr>
                        <w:sz w:val="16"/>
                        <w:szCs w:val="16"/>
                      </w:rPr>
                      <w:t xml:space="preserve">Zaaknummer: </w:t>
                    </w:r>
                    <w:sdt>
                      <w:sdtPr>
                        <w:rPr>
                          <w:sz w:val="16"/>
                          <w:szCs w:val="16"/>
                        </w:rPr>
                        <w:id w:val="-93170286"/>
                        <w:showingPlcHdr/>
                      </w:sdtPr>
                      <w:sdtEndPr/>
                      <w:sdtContent>
                        <w:r w:rsidRPr="00B568C5">
                          <w:rPr>
                            <w:rStyle w:val="Tekstvantijdelijkeaanduiding"/>
                            <w:sz w:val="16"/>
                            <w:szCs w:val="16"/>
                            <w:highlight w:val="yellow"/>
                          </w:rPr>
                          <w:t>Zaaknummer</w:t>
                        </w:r>
                      </w:sdtContent>
                    </w:sdt>
                  </w:p>
                </w:txbxContent>
              </v:textbox>
            </v:shape>
          </w:pict>
        </mc:Fallback>
      </mc:AlternateContent>
    </w:r>
    <w:r w:rsidR="00B568C5">
      <w:rPr>
        <w:sz w:val="16"/>
        <w:szCs w:val="16"/>
        <w:lang w:val="nl-NL"/>
      </w:rPr>
      <w:tab/>
    </w:r>
  </w:p>
  <w:p w:rsidR="00B568C5" w:rsidRPr="00B568C5" w:rsidRDefault="00B568C5" w:rsidP="00BF1084">
    <w:pPr>
      <w:pStyle w:val="Voettekst"/>
      <w:tabs>
        <w:tab w:val="clear" w:pos="9072"/>
        <w:tab w:val="center" w:pos="5045"/>
        <w:tab w:val="left" w:pos="8100"/>
        <w:tab w:val="right" w:pos="9498"/>
      </w:tabs>
      <w:ind w:right="-567"/>
      <w:jc w:val="center"/>
      <w:rPr>
        <w:sz w:val="16"/>
        <w:szCs w:val="16"/>
        <w:lang w:val="nl-NL"/>
      </w:rPr>
    </w:pPr>
    <w:r>
      <w:rPr>
        <w:sz w:val="16"/>
        <w:szCs w:val="16"/>
        <w:lang w:val="nl-NL"/>
      </w:rPr>
      <w:tab/>
    </w:r>
    <w:r>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48D" w:rsidRDefault="0019448D">
      <w:r>
        <w:separator/>
      </w:r>
    </w:p>
  </w:footnote>
  <w:footnote w:type="continuationSeparator" w:id="0">
    <w:p w:rsidR="0019448D" w:rsidRDefault="0019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1EB" w:rsidRDefault="002531EB">
    <w:pPr>
      <w:pStyle w:val="Kopteks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9448D" w:rsidP="009E11E9">
    <w:pPr>
      <w:pStyle w:val="Koptekst"/>
      <w:rPr>
        <w:lang w:val="nl-NL"/>
      </w:rPr>
    </w:pPr>
    <w:sdt>
      <w:sdtPr>
        <w:rPr>
          <w:lang w:val="en-US"/>
        </w:rPr>
        <w:id w:val="-1262907228"/>
        <w:placeholder>
          <w:docPart w:val="26F6E0E255DB44BBB5E9E43DB69112AE"/>
        </w:placeholder>
        <w:showingPlcHdr/>
      </w:sdtPr>
      <w:sdtEndPr/>
      <w:sdtContent>
        <w:r w:rsidR="00D03927">
          <w:rPr>
            <w:lang w:val="en-US"/>
          </w:rPr>
          <w:t xml:space="preserve">     </w:t>
        </w:r>
      </w:sdtContent>
    </w:sdt>
    <w:r w:rsidR="00B568C5" w:rsidRPr="006D7C4B">
      <w:rPr>
        <w:lang w:val="nl-NL"/>
      </w:rPr>
      <w:t xml:space="preserve"> </w:t>
    </w:r>
    <w:r w:rsidR="00B568C5">
      <w:rPr>
        <w:lang w:val="nl-NL"/>
      </w:rPr>
      <w:tab/>
    </w:r>
    <w:r w:rsidR="00B568C5">
      <w:rPr>
        <w:lang w:val="nl-NL"/>
      </w:rPr>
      <w:tab/>
      <w:t>Bijlage D</w:t>
    </w:r>
    <w:r w:rsidR="00B568C5" w:rsidRPr="006D7C4B">
      <w:rPr>
        <w:lang w:val="nl-NL"/>
      </w:rPr>
      <w:t xml:space="preserve">: </w:t>
    </w:r>
    <w:r w:rsidR="00B568C5">
      <w:rPr>
        <w:lang w:val="nl-NL"/>
      </w:rPr>
      <w:t>Voortgangsrapportage</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6D7C4B" w:rsidRDefault="0019448D" w:rsidP="009E11E9">
    <w:pPr>
      <w:pStyle w:val="Koptekst"/>
      <w:rPr>
        <w:lang w:val="nl-NL"/>
      </w:rPr>
    </w:pPr>
    <w:sdt>
      <w:sdtPr>
        <w:rPr>
          <w:lang w:val="en-US"/>
        </w:rPr>
        <w:id w:val="-41525904"/>
        <w:placeholder>
          <w:docPart w:val="1A61873609C04B8192EC6621BD45806A"/>
        </w:placeholder>
        <w:showingPlcHdr/>
      </w:sdtPr>
      <w:sdtEndPr/>
      <w:sdtContent>
        <w:r w:rsidR="00D03927">
          <w:rPr>
            <w:lang w:val="en-US"/>
          </w:rPr>
          <w:t xml:space="preserve">     </w:t>
        </w:r>
      </w:sdtContent>
    </w:sdt>
    <w:r w:rsidR="00B568C5" w:rsidRPr="006D7C4B">
      <w:rPr>
        <w:lang w:val="nl-NL"/>
      </w:rPr>
      <w:t xml:space="preserve"> </w:t>
    </w:r>
    <w:r w:rsidR="00B568C5">
      <w:rPr>
        <w:lang w:val="nl-NL"/>
      </w:rPr>
      <w:tab/>
    </w:r>
    <w:r w:rsidR="00B568C5">
      <w:rPr>
        <w:lang w:val="nl-NL"/>
      </w:rPr>
      <w:tab/>
      <w:t>Bijlage E</w:t>
    </w:r>
    <w:r w:rsidR="00B568C5" w:rsidRPr="006D7C4B">
      <w:rPr>
        <w:lang w:val="nl-NL"/>
      </w:rPr>
      <w:t xml:space="preserve">: </w:t>
    </w:r>
    <w:r w:rsidR="00B568C5">
      <w:rPr>
        <w:lang w:val="nl-NL"/>
      </w:rPr>
      <w:t>Format Eindspecificatie</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9448D" w:rsidP="009E11E9">
    <w:pPr>
      <w:pStyle w:val="Koptekst"/>
      <w:rPr>
        <w:lang w:val="nl-NL"/>
      </w:rPr>
    </w:pPr>
    <w:sdt>
      <w:sdtPr>
        <w:rPr>
          <w:lang w:val="en-US"/>
        </w:rPr>
        <w:id w:val="-1342613378"/>
        <w:placeholder>
          <w:docPart w:val="EE03965FC5AC4E90B1D6B40FBD065E78"/>
        </w:placeholder>
        <w:showingPlcHdr/>
      </w:sdtPr>
      <w:sdtEndPr/>
      <w:sdtContent>
        <w:r w:rsidR="00D03927">
          <w:rPr>
            <w:lang w:val="en-US"/>
          </w:rPr>
          <w:t xml:space="preserve">     </w:t>
        </w:r>
      </w:sdtContent>
    </w:sdt>
    <w:r w:rsidR="00B568C5">
      <w:rPr>
        <w:lang w:val="en-US"/>
      </w:rPr>
      <w:tab/>
    </w:r>
    <w:r w:rsidR="00B568C5">
      <w:rPr>
        <w:lang w:val="en-US"/>
      </w:rPr>
      <w:tab/>
      <w:t>Bijlage F: Gedetailleerde planning</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rsidP="004346E5">
    <w:pPr>
      <w:pStyle w:val="Koptekst"/>
      <w:tabs>
        <w:tab w:val="clear" w:pos="4536"/>
        <w:tab w:val="clear" w:pos="9072"/>
        <w:tab w:val="left" w:pos="5812"/>
        <w:tab w:val="left" w:pos="5954"/>
        <w:tab w:val="right" w:pos="7371"/>
      </w:tabs>
      <w:ind w:right="371"/>
      <w:rPr>
        <w:szCs w:val="16"/>
        <w:lang w:val="en-US"/>
      </w:rPr>
    </w:pPr>
  </w:p>
  <w:p w:rsidR="00B568C5" w:rsidRDefault="00B568C5" w:rsidP="004346E5">
    <w:pPr>
      <w:pStyle w:val="Koptekst"/>
      <w:tabs>
        <w:tab w:val="clear" w:pos="4536"/>
        <w:tab w:val="clear" w:pos="9072"/>
        <w:tab w:val="left" w:pos="5812"/>
        <w:tab w:val="left" w:pos="5954"/>
        <w:tab w:val="right" w:pos="7371"/>
      </w:tabs>
      <w:ind w:right="371"/>
      <w:rPr>
        <w:szCs w:val="16"/>
        <w:lang w:val="en-US"/>
      </w:rPr>
    </w:pPr>
    <w:r>
      <w:rPr>
        <w:szCs w:val="16"/>
      </w:rPr>
      <w:t xml:space="preserve"> </w:t>
    </w:r>
    <w:r>
      <w:rPr>
        <w:szCs w:val="16"/>
        <w:lang w:val="en-US"/>
      </w:rPr>
      <w:tab/>
    </w:r>
    <w:r>
      <w:rPr>
        <w:szCs w:val="16"/>
        <w:lang w:val="en-US"/>
      </w:rPr>
      <w:tab/>
    </w:r>
    <w:r>
      <w:rPr>
        <w:szCs w:val="16"/>
        <w:lang w:val="en-US"/>
      </w:rPr>
      <w:tab/>
      <w:t xml:space="preserve"> </w:t>
    </w:r>
    <w:r>
      <w:rPr>
        <w:szCs w:val="16"/>
        <w:lang w:val="en-US"/>
      </w:rPr>
      <w:tab/>
    </w:r>
  </w:p>
  <w:p w:rsidR="00B568C5" w:rsidRDefault="00B568C5" w:rsidP="004346E5">
    <w:pPr>
      <w:pStyle w:val="Koptekst"/>
      <w:tabs>
        <w:tab w:val="clear" w:pos="4536"/>
        <w:tab w:val="clear" w:pos="9072"/>
        <w:tab w:val="left" w:pos="5812"/>
        <w:tab w:val="left" w:pos="5954"/>
        <w:tab w:val="right" w:pos="7371"/>
      </w:tabs>
      <w:ind w:right="371"/>
      <w:rPr>
        <w:szCs w:val="16"/>
        <w:lang w:val="en-US"/>
      </w:rPr>
    </w:pPr>
    <w:r>
      <w:rPr>
        <w:szCs w:val="16"/>
        <w:lang w:val="en-US"/>
      </w:rPr>
      <w:tab/>
    </w:r>
    <w:r>
      <w:rPr>
        <w:szCs w:val="16"/>
        <w:lang w:val="en-US"/>
      </w:rPr>
      <w:tab/>
    </w:r>
  </w:p>
  <w:p w:rsidR="00B568C5" w:rsidRPr="009C5608" w:rsidRDefault="00B568C5" w:rsidP="004346E5">
    <w:pPr>
      <w:pStyle w:val="Koptekst"/>
      <w:tabs>
        <w:tab w:val="clear" w:pos="4536"/>
        <w:tab w:val="clear" w:pos="9072"/>
        <w:tab w:val="left" w:pos="5812"/>
        <w:tab w:val="left" w:pos="5954"/>
        <w:tab w:val="right" w:pos="7371"/>
      </w:tabs>
      <w:ind w:right="371"/>
      <w:rPr>
        <w:b/>
        <w:sz w:val="14"/>
        <w:szCs w:val="14"/>
        <w:lang w:val="nl-N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rsidP="00C66CD5">
    <w:pPr>
      <w:pStyle w:val="Koptekst"/>
      <w:ind w:left="-1985"/>
    </w:pPr>
  </w:p>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Pr="00997171" w:rsidRDefault="00B568C5" w:rsidP="00C66CD5">
    <w:pPr>
      <w:tabs>
        <w:tab w:val="clear" w:pos="680"/>
        <w:tab w:val="left" w:pos="-709"/>
      </w:tabs>
      <w:rPr>
        <w:b/>
        <w:szCs w:val="19"/>
      </w:rPr>
    </w:pPr>
  </w:p>
  <w:p w:rsidR="00B568C5" w:rsidRDefault="00B568C5" w:rsidP="00E22674">
    <w:pPr>
      <w:rPr>
        <w:b/>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B568C5" w:rsidRDefault="00B568C5" w:rsidP="009E11E9">
    <w:pPr>
      <w:pStyle w:val="Koptekst"/>
      <w:rPr>
        <w:sz w:val="16"/>
        <w:szCs w:val="16"/>
        <w:lang w:val="nl-NL"/>
      </w:rPr>
    </w:pPr>
    <w:r w:rsidRPr="00B568C5">
      <w:rPr>
        <w:sz w:val="16"/>
        <w:szCs w:val="16"/>
        <w:lang w:val="en-US"/>
      </w:rPr>
      <w:t xml:space="preserve">Project: </w:t>
    </w:r>
    <w:sdt>
      <w:sdtPr>
        <w:rPr>
          <w:sz w:val="16"/>
          <w:szCs w:val="16"/>
          <w:lang w:val="en-US"/>
        </w:rPr>
        <w:id w:val="-603418485"/>
        <w:placeholder>
          <w:docPart w:val="8E6528500C8449FEA496A1A263A53097"/>
        </w:placeholder>
        <w:showingPlcHdr/>
      </w:sdtPr>
      <w:sdtEndPr/>
      <w:sdtContent>
        <w:r w:rsidRPr="00B568C5">
          <w:rPr>
            <w:rStyle w:val="Tekstvantijdelijkeaanduiding"/>
            <w:sz w:val="16"/>
            <w:szCs w:val="16"/>
            <w:highlight w:val="yellow"/>
            <w:lang w:val="en-US"/>
          </w:rPr>
          <w:t>Projectnaam</w:t>
        </w:r>
      </w:sdtContent>
    </w:sdt>
    <w:r w:rsidRPr="00B568C5">
      <w:rPr>
        <w:sz w:val="16"/>
        <w:szCs w:val="16"/>
        <w:lang w:val="en-US"/>
      </w:rPr>
      <w:tab/>
      <w:t xml:space="preserve">Opsteldatum: </w:t>
    </w:r>
    <w:sdt>
      <w:sdtPr>
        <w:rPr>
          <w:sz w:val="16"/>
          <w:szCs w:val="16"/>
        </w:rPr>
        <w:id w:val="-1206250644"/>
        <w:placeholder>
          <w:docPart w:val="4169191674B949B5AE8DDE8B83E0FA98"/>
        </w:placeholder>
        <w:showingPlcHdr/>
      </w:sdtPr>
      <w:sdtEndPr/>
      <w:sdtContent>
        <w:r w:rsidRPr="00B568C5">
          <w:rPr>
            <w:rStyle w:val="Tekstvantijdelijkeaanduiding"/>
            <w:sz w:val="16"/>
            <w:szCs w:val="16"/>
            <w:highlight w:val="yellow"/>
          </w:rPr>
          <w:t>Datum</w:t>
        </w:r>
      </w:sdtContent>
    </w:sdt>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B568C5" w:rsidRDefault="00B568C5" w:rsidP="009E11E9">
    <w:pPr>
      <w:pStyle w:val="Koptekst"/>
      <w:rPr>
        <w:sz w:val="16"/>
        <w:szCs w:val="16"/>
        <w:lang w:val="nl-NL"/>
      </w:rPr>
    </w:pPr>
    <w:r w:rsidRPr="00B568C5">
      <w:rPr>
        <w:sz w:val="16"/>
        <w:szCs w:val="16"/>
        <w:lang w:val="en-US"/>
      </w:rPr>
      <w:t xml:space="preserve">Project: </w:t>
    </w:r>
    <w:sdt>
      <w:sdtPr>
        <w:rPr>
          <w:sz w:val="16"/>
          <w:szCs w:val="16"/>
          <w:lang w:val="en-US"/>
        </w:rPr>
        <w:id w:val="180791022"/>
        <w:placeholder>
          <w:docPart w:val="4EF5D0CB8D304F02B2ADA2E7CF69D9A8"/>
        </w:placeholder>
        <w:showingPlcHdr/>
      </w:sdtPr>
      <w:sdtEndPr/>
      <w:sdtContent>
        <w:r w:rsidRPr="00B568C5">
          <w:rPr>
            <w:rStyle w:val="Tekstvantijdelijkeaanduiding"/>
            <w:sz w:val="16"/>
            <w:szCs w:val="16"/>
            <w:highlight w:val="yellow"/>
            <w:lang w:val="en-US"/>
          </w:rPr>
          <w:t>Projectnaam</w:t>
        </w:r>
      </w:sdtContent>
    </w:sdt>
    <w:r w:rsidRPr="00B568C5">
      <w:rPr>
        <w:sz w:val="16"/>
        <w:szCs w:val="16"/>
        <w:lang w:val="en-US"/>
      </w:rPr>
      <w:tab/>
      <w:t xml:space="preserve">Opsteldatum: </w:t>
    </w:r>
    <w:sdt>
      <w:sdtPr>
        <w:rPr>
          <w:sz w:val="16"/>
          <w:szCs w:val="16"/>
        </w:rPr>
        <w:id w:val="-1287425676"/>
        <w:placeholder>
          <w:docPart w:val="21B8CDB59416482F82C75E115BD6A981"/>
        </w:placeholder>
        <w:showingPlcHdr/>
      </w:sdtPr>
      <w:sdtEndPr/>
      <w:sdtContent>
        <w:r w:rsidRPr="00B568C5">
          <w:rPr>
            <w:rStyle w:val="Tekstvantijdelijkeaanduiding"/>
            <w:sz w:val="16"/>
            <w:szCs w:val="16"/>
            <w:highlight w:val="yellow"/>
          </w:rPr>
          <w:t>Datum</w:t>
        </w:r>
      </w:sdtContent>
    </w:sdt>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B568C5" w:rsidTr="006D7C4B">
      <w:tc>
        <w:tcPr>
          <w:tcW w:w="567" w:type="dxa"/>
        </w:tcPr>
        <w:p w:rsidR="00B568C5" w:rsidRDefault="00B568C5" w:rsidP="006D7C4B">
          <w:pPr>
            <w:pStyle w:val="Paginacijfer"/>
            <w:tabs>
              <w:tab w:val="clear" w:pos="680"/>
              <w:tab w:val="left" w:pos="1620"/>
            </w:tabs>
            <w:jc w:val="left"/>
          </w:pPr>
          <w:r w:rsidRPr="00AC1107">
            <w:rPr>
              <w:b/>
            </w:rPr>
            <w:fldChar w:fldCharType="begin"/>
          </w:r>
          <w:r w:rsidRPr="00AC1107">
            <w:rPr>
              <w:b/>
            </w:rPr>
            <w:instrText xml:space="preserve"> PAGE  \* Arabic  \* MERGEFORMAT </w:instrText>
          </w:r>
          <w:r w:rsidRPr="00AC1107">
            <w:rPr>
              <w:b/>
            </w:rPr>
            <w:fldChar w:fldCharType="separate"/>
          </w:r>
          <w:r w:rsidR="0019448D">
            <w:rPr>
              <w:b/>
              <w:noProof/>
            </w:rPr>
            <w:t>3</w:t>
          </w:r>
          <w:r w:rsidRPr="00AC1107">
            <w:rPr>
              <w:b/>
            </w:rPr>
            <w:fldChar w:fldCharType="end"/>
          </w:r>
          <w:r>
            <w:t xml:space="preserve"> | 4</w:t>
          </w:r>
        </w:p>
      </w:tc>
    </w:tr>
  </w:tbl>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9448D" w:rsidP="009E11E9">
    <w:pPr>
      <w:pStyle w:val="Koptekst"/>
      <w:rPr>
        <w:lang w:val="nl-NL"/>
      </w:rPr>
    </w:pPr>
    <w:sdt>
      <w:sdtPr>
        <w:rPr>
          <w:lang w:val="en-US"/>
        </w:rPr>
        <w:id w:val="481422796"/>
        <w:placeholder>
          <w:docPart w:val="1FAC43F8C3674A29897A00EF8801389F"/>
        </w:placeholder>
        <w:showingPlcHdr/>
      </w:sdtPr>
      <w:sdtEndPr/>
      <w:sdtContent>
        <w:r w:rsidR="00D03927" w:rsidRPr="001C3AFB">
          <w:rPr>
            <w:rStyle w:val="Tekstvantijdelijkeaanduiding"/>
            <w:highlight w:val="yellow"/>
            <w:lang w:val="en-US"/>
          </w:rPr>
          <w:t>Projectnaam</w:t>
        </w:r>
      </w:sdtContent>
    </w:sdt>
    <w:r w:rsidR="00B568C5">
      <w:rPr>
        <w:lang w:val="en-US"/>
      </w:rPr>
      <w:tab/>
    </w:r>
    <w:r w:rsidR="00B568C5">
      <w:rPr>
        <w:lang w:val="en-US"/>
      </w:rPr>
      <w:tab/>
    </w:r>
    <w:r w:rsidR="00B568C5">
      <w:rPr>
        <w:lang w:val="nl-NL"/>
      </w:rPr>
      <w:t>Bijlage A</w:t>
    </w:r>
    <w:r w:rsidR="00B568C5" w:rsidRPr="006D7C4B">
      <w:rPr>
        <w:lang w:val="nl-NL"/>
      </w:rPr>
      <w:t xml:space="preserve">: </w:t>
    </w:r>
    <w:r w:rsidR="00B568C5">
      <w:rPr>
        <w:lang w:val="nl-NL"/>
      </w:rPr>
      <w:t>Kostenraming</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9448D" w:rsidP="009E11E9">
    <w:pPr>
      <w:pStyle w:val="Koptekst"/>
      <w:rPr>
        <w:lang w:val="nl-NL"/>
      </w:rPr>
    </w:pPr>
    <w:sdt>
      <w:sdtPr>
        <w:rPr>
          <w:lang w:val="en-US"/>
        </w:rPr>
        <w:id w:val="489522386"/>
        <w:placeholder>
          <w:docPart w:val="878679CAD75841038AEF1B5CF456C16A"/>
        </w:placeholder>
        <w:showingPlcHdr/>
      </w:sdtPr>
      <w:sdtEndPr/>
      <w:sdtContent>
        <w:r w:rsidR="00D03927" w:rsidRPr="001C3AFB">
          <w:rPr>
            <w:rStyle w:val="Tekstvantijdelijkeaanduiding"/>
            <w:highlight w:val="yellow"/>
            <w:lang w:val="en-US"/>
          </w:rPr>
          <w:t>Projectnaam</w:t>
        </w:r>
      </w:sdtContent>
    </w:sdt>
    <w:r w:rsidR="00B568C5">
      <w:rPr>
        <w:lang w:val="en-US"/>
      </w:rPr>
      <w:tab/>
    </w:r>
    <w:r w:rsidR="00B568C5">
      <w:rPr>
        <w:lang w:val="en-US"/>
      </w:rPr>
      <w:tab/>
    </w:r>
    <w:r w:rsidR="00B568C5">
      <w:rPr>
        <w:lang w:val="en-US"/>
      </w:rPr>
      <w:tab/>
    </w:r>
    <w:r w:rsidR="00B568C5">
      <w:rPr>
        <w:lang w:val="en-US"/>
      </w:rPr>
      <w:tab/>
    </w:r>
    <w:r w:rsidR="00B568C5">
      <w:rPr>
        <w:lang w:val="en-US"/>
      </w:rPr>
      <w:tab/>
    </w:r>
    <w:r w:rsidR="00B568C5">
      <w:rPr>
        <w:lang w:val="nl-NL"/>
      </w:rPr>
      <w:t>Bijlage B</w:t>
    </w:r>
    <w:r w:rsidR="00B568C5" w:rsidRPr="006D7C4B">
      <w:rPr>
        <w:lang w:val="nl-NL"/>
      </w:rPr>
      <w:t xml:space="preserve">: </w:t>
    </w:r>
    <w:r w:rsidR="00B568C5">
      <w:rPr>
        <w:lang w:val="nl-NL"/>
      </w:rPr>
      <w:t>Rechtsposities</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9448D" w:rsidP="009E11E9">
    <w:pPr>
      <w:pStyle w:val="Koptekst"/>
      <w:rPr>
        <w:lang w:val="nl-NL"/>
      </w:rPr>
    </w:pPr>
    <w:sdt>
      <w:sdtPr>
        <w:rPr>
          <w:lang w:val="en-US"/>
        </w:rPr>
        <w:id w:val="-540285650"/>
        <w:placeholder>
          <w:docPart w:val="30A1F69411604CC58D942C537E261C5E"/>
        </w:placeholder>
        <w:showingPlcHdr/>
      </w:sdtPr>
      <w:sdtEndPr/>
      <w:sdtContent>
        <w:r w:rsidR="00D03927">
          <w:rPr>
            <w:lang w:val="en-US"/>
          </w:rPr>
          <w:t xml:space="preserve">     </w:t>
        </w:r>
      </w:sdtContent>
    </w:sdt>
    <w:r w:rsidR="00B568C5" w:rsidRPr="006D7C4B">
      <w:rPr>
        <w:lang w:val="nl-NL"/>
      </w:rPr>
      <w:t xml:space="preserve"> </w:t>
    </w:r>
    <w:r w:rsidR="00B568C5">
      <w:rPr>
        <w:lang w:val="nl-NL"/>
      </w:rPr>
      <w:tab/>
    </w:r>
    <w:r w:rsidR="00B568C5">
      <w:rPr>
        <w:lang w:val="nl-NL"/>
      </w:rPr>
      <w:tab/>
      <w:t>Bijlage C</w:t>
    </w:r>
    <w:r w:rsidR="00B568C5" w:rsidRPr="006D7C4B">
      <w:rPr>
        <w:lang w:val="nl-NL"/>
      </w:rPr>
      <w:t xml:space="preserve">: </w:t>
    </w:r>
    <w:r w:rsidR="00B568C5">
      <w:rPr>
        <w:lang w:val="nl-NL"/>
      </w:rPr>
      <w:t>Ontwerptekeningen</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CF0"/>
    <w:multiLevelType w:val="hybridMultilevel"/>
    <w:tmpl w:val="71D464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05B622A"/>
    <w:multiLevelType w:val="hybridMultilevel"/>
    <w:tmpl w:val="5D12E876"/>
    <w:lvl w:ilvl="0" w:tplc="EEC6E156">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C0042F"/>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3" w15:restartNumberingAfterBreak="0">
    <w:nsid w:val="0620345F"/>
    <w:multiLevelType w:val="hybridMultilevel"/>
    <w:tmpl w:val="BAD643BE"/>
    <w:lvl w:ilvl="0" w:tplc="535A296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A34432"/>
    <w:multiLevelType w:val="hybridMultilevel"/>
    <w:tmpl w:val="08B66C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EE3400"/>
    <w:multiLevelType w:val="hybridMultilevel"/>
    <w:tmpl w:val="3594C09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C781AB2"/>
    <w:multiLevelType w:val="hybridMultilevel"/>
    <w:tmpl w:val="47502C7E"/>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7" w15:restartNumberingAfterBreak="0">
    <w:nsid w:val="0E184F13"/>
    <w:multiLevelType w:val="hybridMultilevel"/>
    <w:tmpl w:val="7EEEFB96"/>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F84611C"/>
    <w:multiLevelType w:val="singleLevel"/>
    <w:tmpl w:val="7A7C5D6E"/>
    <w:lvl w:ilvl="0">
      <w:start w:val="1"/>
      <w:numFmt w:val="none"/>
      <w:lvlText w:val=""/>
      <w:legacy w:legacy="1" w:legacySpace="120" w:legacyIndent="360"/>
      <w:lvlJc w:val="left"/>
      <w:pPr>
        <w:ind w:left="284" w:hanging="360"/>
      </w:pPr>
      <w:rPr>
        <w:rFonts w:ascii="Symbol" w:hAnsi="Symbol" w:cs="Symbol" w:hint="default"/>
      </w:rPr>
    </w:lvl>
  </w:abstractNum>
  <w:abstractNum w:abstractNumId="9" w15:restartNumberingAfterBreak="0">
    <w:nsid w:val="0FDE7253"/>
    <w:multiLevelType w:val="singleLevel"/>
    <w:tmpl w:val="7A7C5D6E"/>
    <w:lvl w:ilvl="0">
      <w:start w:val="1"/>
      <w:numFmt w:val="none"/>
      <w:lvlText w:val=""/>
      <w:legacy w:legacy="1" w:legacySpace="120" w:legacyIndent="360"/>
      <w:lvlJc w:val="left"/>
      <w:pPr>
        <w:ind w:left="284" w:hanging="360"/>
      </w:pPr>
      <w:rPr>
        <w:rFonts w:ascii="Symbol" w:hAnsi="Symbol" w:cs="Symbol" w:hint="default"/>
      </w:rPr>
    </w:lvl>
  </w:abstractNum>
  <w:abstractNum w:abstractNumId="10" w15:restartNumberingAfterBreak="0">
    <w:nsid w:val="10CF1A91"/>
    <w:multiLevelType w:val="hybridMultilevel"/>
    <w:tmpl w:val="53D0DF18"/>
    <w:lvl w:ilvl="0" w:tplc="36FE0FFC">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11" w15:restartNumberingAfterBreak="0">
    <w:nsid w:val="122546CD"/>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12" w15:restartNumberingAfterBreak="0">
    <w:nsid w:val="13A5520F"/>
    <w:multiLevelType w:val="hybridMultilevel"/>
    <w:tmpl w:val="9230B0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4943257"/>
    <w:multiLevelType w:val="hybridMultilevel"/>
    <w:tmpl w:val="8104E082"/>
    <w:lvl w:ilvl="0" w:tplc="C302B662">
      <w:start w:val="1"/>
      <w:numFmt w:val="decimal"/>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4CE499E"/>
    <w:multiLevelType w:val="hybridMultilevel"/>
    <w:tmpl w:val="D8F4B5DE"/>
    <w:lvl w:ilvl="0" w:tplc="3984FB38">
      <w:start w:val="1"/>
      <w:numFmt w:val="bullet"/>
      <w:lvlText w:val=""/>
      <w:lvlJc w:val="left"/>
      <w:pPr>
        <w:tabs>
          <w:tab w:val="num" w:pos="15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175E29DE"/>
    <w:multiLevelType w:val="hybridMultilevel"/>
    <w:tmpl w:val="DED66168"/>
    <w:lvl w:ilvl="0" w:tplc="A996494C">
      <w:start w:val="1"/>
      <w:numFmt w:val="decima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36FE0FFC">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Kievit-Bold" w:hint="default"/>
      </w:rPr>
    </w:lvl>
    <w:lvl w:ilvl="8">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1B303A22"/>
    <w:multiLevelType w:val="hybridMultilevel"/>
    <w:tmpl w:val="B5B68732"/>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DF0197"/>
    <w:multiLevelType w:val="hybridMultilevel"/>
    <w:tmpl w:val="9B44095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1CA80313"/>
    <w:multiLevelType w:val="hybridMultilevel"/>
    <w:tmpl w:val="4F48E5E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EB1313"/>
    <w:multiLevelType w:val="hybridMultilevel"/>
    <w:tmpl w:val="D908AF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F386D15"/>
    <w:multiLevelType w:val="hybridMultilevel"/>
    <w:tmpl w:val="35B83A2A"/>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52B0EB1"/>
    <w:multiLevelType w:val="hybridMultilevel"/>
    <w:tmpl w:val="BDDAF748"/>
    <w:lvl w:ilvl="0" w:tplc="36FE0FFC">
      <w:start w:val="1"/>
      <w:numFmt w:val="lowerLetter"/>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3"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7E958B3"/>
    <w:multiLevelType w:val="hybridMultilevel"/>
    <w:tmpl w:val="0DEC6968"/>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25" w15:restartNumberingAfterBreak="0">
    <w:nsid w:val="287F37D5"/>
    <w:multiLevelType w:val="hybridMultilevel"/>
    <w:tmpl w:val="494AED56"/>
    <w:lvl w:ilvl="0" w:tplc="04130019">
      <w:start w:val="1"/>
      <w:numFmt w:val="lowerLetter"/>
      <w:lvlText w:val="%1."/>
      <w:lvlJc w:val="left"/>
      <w:pPr>
        <w:tabs>
          <w:tab w:val="num" w:pos="1080"/>
        </w:tabs>
        <w:ind w:left="108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298226CC"/>
    <w:multiLevelType w:val="hybridMultilevel"/>
    <w:tmpl w:val="43244DE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7" w15:restartNumberingAfterBreak="0">
    <w:nsid w:val="2BD55100"/>
    <w:multiLevelType w:val="hybridMultilevel"/>
    <w:tmpl w:val="2BA024C0"/>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28" w15:restartNumberingAfterBreak="0">
    <w:nsid w:val="2DD45EA8"/>
    <w:multiLevelType w:val="hybridMultilevel"/>
    <w:tmpl w:val="0AF4ABBC"/>
    <w:lvl w:ilvl="0" w:tplc="8C92227C">
      <w:start w:val="1"/>
      <w:numFmt w:val="bullet"/>
      <w:lvlText w:val=""/>
      <w:lvlJc w:val="left"/>
      <w:pPr>
        <w:tabs>
          <w:tab w:val="num" w:pos="27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31787D35"/>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31" w15:restartNumberingAfterBreak="0">
    <w:nsid w:val="33D830C3"/>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32" w15:restartNumberingAfterBreak="0">
    <w:nsid w:val="34E73F1A"/>
    <w:multiLevelType w:val="hybridMultilevel"/>
    <w:tmpl w:val="17F0D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8346392"/>
    <w:multiLevelType w:val="hybridMultilevel"/>
    <w:tmpl w:val="4FC220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FE02AA7"/>
    <w:multiLevelType w:val="hybridMultilevel"/>
    <w:tmpl w:val="277081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1A17053"/>
    <w:multiLevelType w:val="hybridMultilevel"/>
    <w:tmpl w:val="0BCCF80C"/>
    <w:lvl w:ilvl="0" w:tplc="206883A6">
      <w:start w:val="1"/>
      <w:numFmt w:val="lowerLetter"/>
      <w:lvlText w:val="%1."/>
      <w:lvlJc w:val="left"/>
      <w:pPr>
        <w:ind w:left="1035" w:hanging="360"/>
      </w:pPr>
      <w:rPr>
        <w:rFonts w:ascii="Lucida Sans" w:eastAsia="Times New Roman" w:hAnsi="Lucida Sans" w:hint="default"/>
        <w:sz w:val="19"/>
      </w:rPr>
    </w:lvl>
    <w:lvl w:ilvl="1" w:tplc="04130019" w:tentative="1">
      <w:start w:val="1"/>
      <w:numFmt w:val="lowerLetter"/>
      <w:lvlText w:val="%2."/>
      <w:lvlJc w:val="left"/>
      <w:pPr>
        <w:ind w:left="1755" w:hanging="360"/>
      </w:pPr>
    </w:lvl>
    <w:lvl w:ilvl="2" w:tplc="0413001B" w:tentative="1">
      <w:start w:val="1"/>
      <w:numFmt w:val="lowerRoman"/>
      <w:lvlText w:val="%3."/>
      <w:lvlJc w:val="right"/>
      <w:pPr>
        <w:ind w:left="2475" w:hanging="180"/>
      </w:pPr>
    </w:lvl>
    <w:lvl w:ilvl="3" w:tplc="0413000F" w:tentative="1">
      <w:start w:val="1"/>
      <w:numFmt w:val="decimal"/>
      <w:lvlText w:val="%4."/>
      <w:lvlJc w:val="left"/>
      <w:pPr>
        <w:ind w:left="3195" w:hanging="360"/>
      </w:pPr>
    </w:lvl>
    <w:lvl w:ilvl="4" w:tplc="04130019" w:tentative="1">
      <w:start w:val="1"/>
      <w:numFmt w:val="lowerLetter"/>
      <w:lvlText w:val="%5."/>
      <w:lvlJc w:val="left"/>
      <w:pPr>
        <w:ind w:left="3915" w:hanging="360"/>
      </w:pPr>
    </w:lvl>
    <w:lvl w:ilvl="5" w:tplc="0413001B" w:tentative="1">
      <w:start w:val="1"/>
      <w:numFmt w:val="lowerRoman"/>
      <w:lvlText w:val="%6."/>
      <w:lvlJc w:val="right"/>
      <w:pPr>
        <w:ind w:left="4635" w:hanging="180"/>
      </w:pPr>
    </w:lvl>
    <w:lvl w:ilvl="6" w:tplc="0413000F" w:tentative="1">
      <w:start w:val="1"/>
      <w:numFmt w:val="decimal"/>
      <w:lvlText w:val="%7."/>
      <w:lvlJc w:val="left"/>
      <w:pPr>
        <w:ind w:left="5355" w:hanging="360"/>
      </w:pPr>
    </w:lvl>
    <w:lvl w:ilvl="7" w:tplc="04130019" w:tentative="1">
      <w:start w:val="1"/>
      <w:numFmt w:val="lowerLetter"/>
      <w:lvlText w:val="%8."/>
      <w:lvlJc w:val="left"/>
      <w:pPr>
        <w:ind w:left="6075" w:hanging="360"/>
      </w:pPr>
    </w:lvl>
    <w:lvl w:ilvl="8" w:tplc="0413001B" w:tentative="1">
      <w:start w:val="1"/>
      <w:numFmt w:val="lowerRoman"/>
      <w:lvlText w:val="%9."/>
      <w:lvlJc w:val="right"/>
      <w:pPr>
        <w:ind w:left="6795" w:hanging="180"/>
      </w:pPr>
    </w:lvl>
  </w:abstractNum>
  <w:abstractNum w:abstractNumId="36" w15:restartNumberingAfterBreak="0">
    <w:nsid w:val="4358558E"/>
    <w:multiLevelType w:val="hybridMultilevel"/>
    <w:tmpl w:val="961C4B9A"/>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37" w15:restartNumberingAfterBreak="0">
    <w:nsid w:val="43FC64E1"/>
    <w:multiLevelType w:val="multilevel"/>
    <w:tmpl w:val="5A886B24"/>
    <w:lvl w:ilvl="0">
      <w:start w:val="1"/>
      <w:numFmt w:val="decimal"/>
      <w:lvlRestart w:val="0"/>
      <w:lvlText w:val="%1"/>
      <w:lvlJc w:val="left"/>
      <w:pPr>
        <w:tabs>
          <w:tab w:val="num" w:pos="567"/>
        </w:tabs>
        <w:ind w:left="567" w:hanging="567"/>
      </w:pPr>
      <w:rPr>
        <w:rFonts w:ascii="Kievit-Bold" w:hAnsi="Kievit-Bold" w:hint="default"/>
        <w:b/>
        <w:i w:val="0"/>
        <w:sz w:val="26"/>
        <w:szCs w:val="28"/>
      </w:rPr>
    </w:lvl>
    <w:lvl w:ilvl="1">
      <w:start w:val="1"/>
      <w:numFmt w:val="decimal"/>
      <w:lvlText w:val="%1.%2"/>
      <w:lvlJc w:val="left"/>
      <w:pPr>
        <w:tabs>
          <w:tab w:val="num" w:pos="567"/>
        </w:tabs>
        <w:ind w:left="567" w:hanging="567"/>
      </w:pPr>
      <w:rPr>
        <w:rFonts w:ascii="Kievit-Bold" w:hAnsi="Kievit-Bold" w:hint="default"/>
        <w:b w:val="0"/>
        <w:i w:val="0"/>
        <w:sz w:val="22"/>
        <w:szCs w:val="20"/>
      </w:rPr>
    </w:lvl>
    <w:lvl w:ilvl="2">
      <w:start w:val="1"/>
      <w:numFmt w:val="decimal"/>
      <w:lvlText w:val="%1.%2.%3"/>
      <w:lvlJc w:val="left"/>
      <w:pPr>
        <w:tabs>
          <w:tab w:val="num" w:pos="567"/>
        </w:tabs>
        <w:ind w:left="567" w:hanging="567"/>
      </w:pPr>
      <w:rPr>
        <w:rFonts w:ascii="Kievit-Book" w:hAnsi="Kievit-Book" w:hint="default"/>
        <w:b w:val="0"/>
        <w:i w:val="0"/>
        <w:sz w:val="22"/>
      </w:rPr>
    </w:lvl>
    <w:lvl w:ilvl="3">
      <w:start w:val="1"/>
      <w:numFmt w:val="bullet"/>
      <w:pStyle w:val="Inspring2opsom"/>
      <w:lvlText w:val=""/>
      <w:lvlJc w:val="left"/>
      <w:pPr>
        <w:tabs>
          <w:tab w:val="num" w:pos="1440"/>
        </w:tabs>
        <w:ind w:left="1440" w:hanging="306"/>
      </w:pPr>
      <w:rPr>
        <w:rFonts w:ascii="Symbol" w:hAnsi="Symbol" w:hint="default"/>
        <w:b w:val="0"/>
        <w:i w:val="0"/>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62661BE"/>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39" w15:restartNumberingAfterBreak="0">
    <w:nsid w:val="49574F88"/>
    <w:multiLevelType w:val="hybridMultilevel"/>
    <w:tmpl w:val="11F4383C"/>
    <w:lvl w:ilvl="0" w:tplc="DA06C586">
      <w:numFmt w:val="bullet"/>
      <w:pStyle w:val="tab"/>
      <w:lvlText w:val="-"/>
      <w:lvlJc w:val="left"/>
      <w:pPr>
        <w:tabs>
          <w:tab w:val="num" w:pos="720"/>
        </w:tabs>
        <w:ind w:left="720" w:hanging="360"/>
      </w:pPr>
      <w:rPr>
        <w:rFonts w:ascii="Arial" w:eastAsia="Times New Roman" w:hAnsi="Arial" w:cs="Kievit-Bold" w:hint="default"/>
      </w:rPr>
    </w:lvl>
    <w:lvl w:ilvl="1" w:tplc="04130003">
      <w:start w:val="1"/>
      <w:numFmt w:val="bullet"/>
      <w:lvlText w:val="o"/>
      <w:lvlJc w:val="left"/>
      <w:pPr>
        <w:tabs>
          <w:tab w:val="num" w:pos="1440"/>
        </w:tabs>
        <w:ind w:left="1440" w:hanging="360"/>
      </w:pPr>
      <w:rPr>
        <w:rFonts w:ascii="Courier New" w:hAnsi="Courier New" w:cs="Kievit-Bold"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Kievit-Bold"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Kievit-Bold"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D93C47"/>
    <w:multiLevelType w:val="hybridMultilevel"/>
    <w:tmpl w:val="7BAE6820"/>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BBB77EF"/>
    <w:multiLevelType w:val="hybridMultilevel"/>
    <w:tmpl w:val="B2142E46"/>
    <w:lvl w:ilvl="0" w:tplc="36FE0FFC">
      <w:start w:val="1"/>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2" w15:restartNumberingAfterBreak="0">
    <w:nsid w:val="4BF23C22"/>
    <w:multiLevelType w:val="hybridMultilevel"/>
    <w:tmpl w:val="3AECCE00"/>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CEA6420"/>
    <w:multiLevelType w:val="multilevel"/>
    <w:tmpl w:val="036A5C9E"/>
    <w:lvl w:ilvl="0">
      <w:start w:val="1"/>
      <w:numFmt w:val="decimal"/>
      <w:lvlText w:val="%1."/>
      <w:lvlJc w:val="left"/>
      <w:pPr>
        <w:ind w:left="0" w:hanging="360"/>
      </w:pPr>
      <w:rPr>
        <w:rFonts w:hint="default"/>
      </w:rPr>
    </w:lvl>
    <w:lvl w:ilvl="1">
      <w:start w:val="1"/>
      <w:numFmt w:val="decimal"/>
      <w:pStyle w:val="Kop2"/>
      <w:lvlText w:val="%1.%2."/>
      <w:lvlJc w:val="left"/>
      <w:pPr>
        <w:ind w:left="432" w:hanging="432"/>
      </w:pPr>
      <w:rPr>
        <w:rFonts w:hint="default"/>
      </w:rPr>
    </w:lvl>
    <w:lvl w:ilvl="2">
      <w:start w:val="1"/>
      <w:numFmt w:val="decimal"/>
      <w:pStyle w:val="Kop3"/>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4" w15:restartNumberingAfterBreak="0">
    <w:nsid w:val="4F9C5075"/>
    <w:multiLevelType w:val="hybridMultilevel"/>
    <w:tmpl w:val="AEB4C924"/>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45" w15:restartNumberingAfterBreak="0">
    <w:nsid w:val="52ED0310"/>
    <w:multiLevelType w:val="hybridMultilevel"/>
    <w:tmpl w:val="5372D4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54D254F2"/>
    <w:multiLevelType w:val="hybridMultilevel"/>
    <w:tmpl w:val="136A3520"/>
    <w:lvl w:ilvl="0" w:tplc="A996494C">
      <w:start w:val="1"/>
      <w:numFmt w:val="decimal"/>
      <w:lvlText w:val="Artikel %1."/>
      <w:lvlJc w:val="left"/>
      <w:pPr>
        <w:tabs>
          <w:tab w:val="num" w:pos="1418"/>
        </w:tabs>
        <w:ind w:left="1418" w:hanging="1418"/>
      </w:pPr>
      <w:rPr>
        <w:rFonts w:ascii="Verdana" w:hAnsi="Verdana" w:hint="default"/>
        <w:b/>
        <w:i w:val="0"/>
        <w:sz w:val="20"/>
      </w:rPr>
    </w:lvl>
    <w:lvl w:ilvl="1" w:tplc="04130001">
      <w:start w:val="1"/>
      <w:numFmt w:val="bullet"/>
      <w:lvlText w:val=""/>
      <w:lvlJc w:val="left"/>
      <w:pPr>
        <w:ind w:left="567" w:hanging="567"/>
      </w:pPr>
      <w:rPr>
        <w:rFonts w:ascii="Symbol" w:hAnsi="Symbol"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56391D96"/>
    <w:multiLevelType w:val="hybridMultilevel"/>
    <w:tmpl w:val="7A0ECF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6DC013B"/>
    <w:multiLevelType w:val="hybridMultilevel"/>
    <w:tmpl w:val="F30A60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9D03C41"/>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50" w15:restartNumberingAfterBreak="0">
    <w:nsid w:val="5C200960"/>
    <w:multiLevelType w:val="hybridMultilevel"/>
    <w:tmpl w:val="9C725206"/>
    <w:lvl w:ilvl="0" w:tplc="7806DBDE">
      <w:start w:val="1"/>
      <w:numFmt w:val="decimal"/>
      <w:lvlText w:val="%1."/>
      <w:lvlJc w:val="left"/>
      <w:pPr>
        <w:ind w:left="567" w:hanging="567"/>
      </w:pPr>
      <w:rPr>
        <w:rFonts w:hint="default"/>
        <w:vanish w:val="0"/>
        <w:color w:val="auto"/>
      </w:rPr>
    </w:lvl>
    <w:lvl w:ilvl="1" w:tplc="0413000F">
      <w:start w:val="1"/>
      <w:numFmt w:val="decimal"/>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5C3657C4"/>
    <w:multiLevelType w:val="multilevel"/>
    <w:tmpl w:val="DE0052D6"/>
    <w:lvl w:ilvl="0">
      <w:start w:val="1"/>
      <w:numFmt w:val="decimal"/>
      <w:lvlRestart w:val="0"/>
      <w:lvlText w:val="%1"/>
      <w:lvlJc w:val="left"/>
      <w:pPr>
        <w:tabs>
          <w:tab w:val="num" w:pos="992"/>
        </w:tabs>
        <w:ind w:left="992" w:hanging="567"/>
      </w:pPr>
      <w:rPr>
        <w:rFonts w:ascii="Kievit-Bold" w:hAnsi="Kievit-Bold" w:hint="default"/>
        <w:b w:val="0"/>
        <w:i w:val="0"/>
        <w:sz w:val="26"/>
        <w:szCs w:val="26"/>
      </w:rPr>
    </w:lvl>
    <w:lvl w:ilvl="1">
      <w:start w:val="1"/>
      <w:numFmt w:val="decimal"/>
      <w:pStyle w:val="Lijst3"/>
      <w:lvlText w:val="%1.%2"/>
      <w:lvlJc w:val="left"/>
      <w:pPr>
        <w:tabs>
          <w:tab w:val="num" w:pos="992"/>
        </w:tabs>
        <w:ind w:left="992" w:hanging="567"/>
      </w:pPr>
      <w:rPr>
        <w:rFonts w:ascii="Kievit-Book" w:hAnsi="Kievit-Book" w:hint="default"/>
        <w:b w:val="0"/>
        <w:i w:val="0"/>
        <w:sz w:val="22"/>
        <w:szCs w:val="22"/>
      </w:rPr>
    </w:lvl>
    <w:lvl w:ilvl="2">
      <w:start w:val="1"/>
      <w:numFmt w:val="decimal"/>
      <w:lvlText w:val="%1.%2.%3"/>
      <w:lvlJc w:val="left"/>
      <w:pPr>
        <w:tabs>
          <w:tab w:val="num" w:pos="992"/>
        </w:tabs>
        <w:ind w:left="992" w:hanging="567"/>
      </w:pPr>
      <w:rPr>
        <w:rFonts w:ascii="Kievit-Book" w:hAnsi="Kievit-Book" w:hint="default"/>
        <w:b w:val="0"/>
        <w:i w:val="0"/>
        <w:sz w:val="22"/>
      </w:rPr>
    </w:lvl>
    <w:lvl w:ilvl="3">
      <w:start w:val="1"/>
      <w:numFmt w:val="decimal"/>
      <w:lvlText w:val="%4."/>
      <w:lvlJc w:val="left"/>
      <w:pPr>
        <w:tabs>
          <w:tab w:val="num" w:pos="1559"/>
        </w:tabs>
        <w:ind w:left="1559" w:hanging="284"/>
      </w:pPr>
      <w:rPr>
        <w:rFonts w:ascii="Kievit-Book" w:hAnsi="Kievit-Book" w:hint="default"/>
        <w:b w:val="0"/>
        <w:i w:val="0"/>
        <w:sz w:val="22"/>
      </w:rPr>
    </w:lvl>
    <w:lvl w:ilvl="4">
      <w:start w:val="1"/>
      <w:numFmt w:val="decimal"/>
      <w:lvlText w:val="%1.%2.%3.%4.%5."/>
      <w:lvlJc w:val="left"/>
      <w:pPr>
        <w:tabs>
          <w:tab w:val="num" w:pos="4220"/>
        </w:tabs>
        <w:ind w:left="3932" w:hanging="792"/>
      </w:pPr>
      <w:rPr>
        <w:rFonts w:hint="default"/>
      </w:rPr>
    </w:lvl>
    <w:lvl w:ilvl="5">
      <w:start w:val="1"/>
      <w:numFmt w:val="decimal"/>
      <w:lvlText w:val="%1.%2.%3.%4.%5.%6."/>
      <w:lvlJc w:val="left"/>
      <w:pPr>
        <w:tabs>
          <w:tab w:val="num" w:pos="4580"/>
        </w:tabs>
        <w:ind w:left="4436" w:hanging="936"/>
      </w:pPr>
      <w:rPr>
        <w:rFonts w:hint="default"/>
      </w:rPr>
    </w:lvl>
    <w:lvl w:ilvl="6">
      <w:start w:val="1"/>
      <w:numFmt w:val="decimal"/>
      <w:lvlText w:val="%1.%2.%3.%4.%5.%6.%7."/>
      <w:lvlJc w:val="left"/>
      <w:pPr>
        <w:tabs>
          <w:tab w:val="num" w:pos="5300"/>
        </w:tabs>
        <w:ind w:left="4940" w:hanging="1080"/>
      </w:pPr>
      <w:rPr>
        <w:rFonts w:hint="default"/>
      </w:rPr>
    </w:lvl>
    <w:lvl w:ilvl="7">
      <w:start w:val="1"/>
      <w:numFmt w:val="decimal"/>
      <w:lvlText w:val="%1.%2.%3.%4.%5.%6.%7.%8."/>
      <w:lvlJc w:val="left"/>
      <w:pPr>
        <w:tabs>
          <w:tab w:val="num" w:pos="5660"/>
        </w:tabs>
        <w:ind w:left="5444" w:hanging="1224"/>
      </w:pPr>
      <w:rPr>
        <w:rFonts w:hint="default"/>
      </w:rPr>
    </w:lvl>
    <w:lvl w:ilvl="8">
      <w:start w:val="1"/>
      <w:numFmt w:val="decimal"/>
      <w:lvlText w:val="%1.%2.%3.%4.%5.%6.%7.%8.%9."/>
      <w:lvlJc w:val="left"/>
      <w:pPr>
        <w:tabs>
          <w:tab w:val="num" w:pos="6380"/>
        </w:tabs>
        <w:ind w:left="6020" w:hanging="1440"/>
      </w:pPr>
      <w:rPr>
        <w:rFonts w:hint="default"/>
      </w:rPr>
    </w:lvl>
  </w:abstractNum>
  <w:abstractNum w:abstractNumId="52" w15:restartNumberingAfterBreak="0">
    <w:nsid w:val="5E036CC3"/>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53" w15:restartNumberingAfterBreak="0">
    <w:nsid w:val="5FFA4EC7"/>
    <w:multiLevelType w:val="hybridMultilevel"/>
    <w:tmpl w:val="F9469DD2"/>
    <w:lvl w:ilvl="0" w:tplc="C75EF62E">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54" w15:restartNumberingAfterBreak="0">
    <w:nsid w:val="6281325E"/>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55" w15:restartNumberingAfterBreak="0">
    <w:nsid w:val="64304D84"/>
    <w:multiLevelType w:val="hybridMultilevel"/>
    <w:tmpl w:val="7AB03EB2"/>
    <w:lvl w:ilvl="0" w:tplc="0413000F">
      <w:start w:val="1"/>
      <w:numFmt w:val="decimal"/>
      <w:lvlText w:val="%1."/>
      <w:lvlJc w:val="left"/>
      <w:pPr>
        <w:ind w:left="700" w:hanging="360"/>
      </w:pPr>
      <w:rPr>
        <w:rFonts w:cs="Times New Roman" w:hint="default"/>
      </w:r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56" w15:restartNumberingAfterBreak="0">
    <w:nsid w:val="66274326"/>
    <w:multiLevelType w:val="hybridMultilevel"/>
    <w:tmpl w:val="32FA2B2A"/>
    <w:lvl w:ilvl="0" w:tplc="DDA0E00E">
      <w:start w:val="1"/>
      <w:numFmt w:val="decimal"/>
      <w:pStyle w:val="leden"/>
      <w:lvlText w:val="%1."/>
      <w:lvlJc w:val="left"/>
      <w:pPr>
        <w:ind w:left="567" w:hanging="567"/>
      </w:pPr>
      <w:rPr>
        <w:rFonts w:hint="default"/>
        <w:vanish w:val="0"/>
        <w:color w:val="auto"/>
      </w:rPr>
    </w:lvl>
    <w:lvl w:ilvl="1" w:tplc="36FE0FFC">
      <w:start w:val="1"/>
      <w:numFmt w:val="lowerLetter"/>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6662163C"/>
    <w:multiLevelType w:val="hybridMultilevel"/>
    <w:tmpl w:val="A52E5920"/>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58" w15:restartNumberingAfterBreak="0">
    <w:nsid w:val="66B04502"/>
    <w:multiLevelType w:val="hybridMultilevel"/>
    <w:tmpl w:val="4BCAED7C"/>
    <w:lvl w:ilvl="0" w:tplc="04130001">
      <w:start w:val="1"/>
      <w:numFmt w:val="bullet"/>
      <w:lvlText w:val=""/>
      <w:lvlJc w:val="left"/>
      <w:pPr>
        <w:ind w:left="700" w:hanging="360"/>
      </w:pPr>
      <w:rPr>
        <w:rFonts w:ascii="Symbol" w:hAnsi="Symbol"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9" w15:restartNumberingAfterBreak="0">
    <w:nsid w:val="6869471D"/>
    <w:multiLevelType w:val="hybridMultilevel"/>
    <w:tmpl w:val="A524F124"/>
    <w:lvl w:ilvl="0" w:tplc="DDBC3236">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AFB77C0"/>
    <w:multiLevelType w:val="hybridMultilevel"/>
    <w:tmpl w:val="BAB2F072"/>
    <w:lvl w:ilvl="0" w:tplc="04130001">
      <w:start w:val="1"/>
      <w:numFmt w:val="bullet"/>
      <w:lvlText w:val=""/>
      <w:lvlJc w:val="left"/>
      <w:pPr>
        <w:tabs>
          <w:tab w:val="num" w:pos="1560"/>
        </w:tabs>
        <w:ind w:left="1560" w:hanging="360"/>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6F543EA7"/>
    <w:multiLevelType w:val="hybridMultilevel"/>
    <w:tmpl w:val="946A51F4"/>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62" w15:restartNumberingAfterBreak="0">
    <w:nsid w:val="713A15B2"/>
    <w:multiLevelType w:val="hybridMultilevel"/>
    <w:tmpl w:val="B9A2EF42"/>
    <w:lvl w:ilvl="0" w:tplc="7C86BC92">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63" w15:restartNumberingAfterBreak="0">
    <w:nsid w:val="71A643CC"/>
    <w:multiLevelType w:val="hybridMultilevel"/>
    <w:tmpl w:val="7996164C"/>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1D42430"/>
    <w:multiLevelType w:val="hybridMultilevel"/>
    <w:tmpl w:val="1694B1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47C114A"/>
    <w:multiLevelType w:val="hybridMultilevel"/>
    <w:tmpl w:val="1100B1D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79981DB7"/>
    <w:multiLevelType w:val="hybridMultilevel"/>
    <w:tmpl w:val="74A8C8B2"/>
    <w:lvl w:ilvl="0" w:tplc="0CCC7434">
      <w:start w:val="1"/>
      <w:numFmt w:val="lowerLetter"/>
      <w:lvlText w:val="%1."/>
      <w:lvlJc w:val="left"/>
      <w:pPr>
        <w:ind w:left="567" w:hanging="567"/>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7" w15:restartNumberingAfterBreak="0">
    <w:nsid w:val="7AC22DBB"/>
    <w:multiLevelType w:val="hybridMultilevel"/>
    <w:tmpl w:val="4B78B3F8"/>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68" w15:restartNumberingAfterBreak="0">
    <w:nsid w:val="7BE7229C"/>
    <w:multiLevelType w:val="hybridMultilevel"/>
    <w:tmpl w:val="AACCF398"/>
    <w:lvl w:ilvl="0" w:tplc="338038FC">
      <w:start w:val="1"/>
      <w:numFmt w:val="lowerLetter"/>
      <w:lvlText w:val="%1)"/>
      <w:lvlJc w:val="left"/>
      <w:pPr>
        <w:ind w:left="567" w:hanging="567"/>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9" w15:restartNumberingAfterBreak="0">
    <w:nsid w:val="7C395D2B"/>
    <w:multiLevelType w:val="hybridMultilevel"/>
    <w:tmpl w:val="B4D02E12"/>
    <w:lvl w:ilvl="0" w:tplc="B17C61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7CDE337A"/>
    <w:multiLevelType w:val="hybridMultilevel"/>
    <w:tmpl w:val="C4D46A54"/>
    <w:lvl w:ilvl="0" w:tplc="A996494C">
      <w:start w:val="1"/>
      <w:numFmt w:val="decimal"/>
      <w:pStyle w:val="Artike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1" w15:restartNumberingAfterBreak="0">
    <w:nsid w:val="7E69645C"/>
    <w:multiLevelType w:val="hybridMultilevel"/>
    <w:tmpl w:val="B228344E"/>
    <w:lvl w:ilvl="0" w:tplc="84985344">
      <w:start w:val="1"/>
      <w:numFmt w:val="decimal"/>
      <w:lvlText w:val="%1."/>
      <w:lvlJc w:val="left"/>
      <w:pPr>
        <w:ind w:left="567" w:hanging="567"/>
      </w:pPr>
      <w:rPr>
        <w:rFonts w:hint="default"/>
      </w:rPr>
    </w:lvl>
    <w:lvl w:ilvl="1" w:tplc="04130019">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num w:numId="1">
    <w:abstractNumId w:val="29"/>
  </w:num>
  <w:num w:numId="2">
    <w:abstractNumId w:val="16"/>
  </w:num>
  <w:num w:numId="3">
    <w:abstractNumId w:val="51"/>
  </w:num>
  <w:num w:numId="4">
    <w:abstractNumId w:val="37"/>
  </w:num>
  <w:num w:numId="5">
    <w:abstractNumId w:val="23"/>
  </w:num>
  <w:num w:numId="6">
    <w:abstractNumId w:val="39"/>
  </w:num>
  <w:num w:numId="7">
    <w:abstractNumId w:val="43"/>
  </w:num>
  <w:num w:numId="8">
    <w:abstractNumId w:val="56"/>
  </w:num>
  <w:num w:numId="9">
    <w:abstractNumId w:val="60"/>
  </w:num>
  <w:num w:numId="10">
    <w:abstractNumId w:val="56"/>
    <w:lvlOverride w:ilvl="0">
      <w:startOverride w:val="1"/>
    </w:lvlOverride>
  </w:num>
  <w:num w:numId="11">
    <w:abstractNumId w:val="25"/>
  </w:num>
  <w:num w:numId="12">
    <w:abstractNumId w:val="70"/>
  </w:num>
  <w:num w:numId="13">
    <w:abstractNumId w:val="66"/>
  </w:num>
  <w:num w:numId="14">
    <w:abstractNumId w:val="53"/>
  </w:num>
  <w:num w:numId="15">
    <w:abstractNumId w:val="62"/>
  </w:num>
  <w:num w:numId="16">
    <w:abstractNumId w:val="13"/>
  </w:num>
  <w:num w:numId="17">
    <w:abstractNumId w:val="68"/>
  </w:num>
  <w:num w:numId="18">
    <w:abstractNumId w:val="71"/>
  </w:num>
  <w:num w:numId="19">
    <w:abstractNumId w:val="14"/>
  </w:num>
  <w:num w:numId="20">
    <w:abstractNumId w:val="28"/>
  </w:num>
  <w:num w:numId="21">
    <w:abstractNumId w:val="56"/>
    <w:lvlOverride w:ilvl="0">
      <w:lvl w:ilvl="0" w:tplc="DDA0E00E">
        <w:start w:val="1"/>
        <w:numFmt w:val="decimal"/>
        <w:pStyle w:val="leden"/>
        <w:lvlText w:val="%1."/>
        <w:lvlJc w:val="left"/>
        <w:pPr>
          <w:ind w:left="482" w:hanging="482"/>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2">
    <w:abstractNumId w:val="56"/>
    <w:lvlOverride w:ilvl="0">
      <w:lvl w:ilvl="0" w:tplc="DDA0E00E">
        <w:start w:val="1"/>
        <w:numFmt w:val="lowerLetter"/>
        <w:pStyle w:val="leden"/>
        <w:lvlText w:val="%1."/>
        <w:lvlJc w:val="left"/>
        <w:pPr>
          <w:tabs>
            <w:tab w:val="num" w:pos="482"/>
          </w:tabs>
          <w:ind w:left="1440" w:hanging="360"/>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3">
    <w:abstractNumId w:val="13"/>
    <w:lvlOverride w:ilvl="0">
      <w:lvl w:ilvl="0" w:tplc="C302B662">
        <w:start w:val="1"/>
        <w:numFmt w:val="decimal"/>
        <w:lvlText w:val="%1."/>
        <w:lvlJc w:val="left"/>
        <w:pPr>
          <w:tabs>
            <w:tab w:val="num" w:pos="482"/>
          </w:tabs>
          <w:ind w:left="482" w:hanging="482"/>
        </w:pPr>
        <w:rPr>
          <w:rFonts w:hint="default"/>
        </w:rPr>
      </w:lvl>
    </w:lvlOverride>
    <w:lvlOverride w:ilvl="1">
      <w:lvl w:ilvl="1" w:tplc="04130019">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4">
    <w:abstractNumId w:val="13"/>
    <w:lvlOverride w:ilvl="0">
      <w:lvl w:ilvl="0" w:tplc="C302B662">
        <w:start w:val="1"/>
        <w:numFmt w:val="decimal"/>
        <w:lvlText w:val="%1."/>
        <w:lvlJc w:val="left"/>
        <w:pPr>
          <w:ind w:left="482" w:hanging="482"/>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5">
    <w:abstractNumId w:val="66"/>
    <w:lvlOverride w:ilvl="0">
      <w:lvl w:ilvl="0" w:tplc="0CCC7434">
        <w:start w:val="1"/>
        <w:numFmt w:val="lowerLetter"/>
        <w:lvlText w:val="%1."/>
        <w:lvlJc w:val="left"/>
        <w:pPr>
          <w:ind w:left="567" w:hanging="567"/>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6">
    <w:abstractNumId w:val="46"/>
  </w:num>
  <w:num w:numId="27">
    <w:abstractNumId w:val="56"/>
    <w:lvlOverride w:ilvl="0">
      <w:lvl w:ilvl="0" w:tplc="DDA0E00E">
        <w:start w:val="1"/>
        <w:numFmt w:val="upperRoman"/>
        <w:pStyle w:val="leden"/>
        <w:lvlText w:val="%1"/>
        <w:lvlJc w:val="left"/>
        <w:pPr>
          <w:ind w:left="567" w:hanging="567"/>
        </w:pPr>
        <w:rPr>
          <w:rFonts w:hint="default"/>
        </w:rPr>
      </w:lvl>
    </w:lvlOverride>
    <w:lvlOverride w:ilvl="1">
      <w:lvl w:ilvl="1" w:tplc="36FE0FFC" w:tentative="1">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8">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9">
    <w:abstractNumId w:val="56"/>
    <w:lvlOverride w:ilvl="0">
      <w:lvl w:ilvl="0" w:tplc="DDA0E00E">
        <w:start w:val="1"/>
        <w:numFmt w:val="decimal"/>
        <w:pStyle w:val="leden"/>
        <w:lvlText w:val="%1."/>
        <w:lvlJc w:val="left"/>
        <w:pPr>
          <w:ind w:left="567" w:hanging="567"/>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0">
    <w:abstractNumId w:val="56"/>
    <w:lvlOverride w:ilvl="0">
      <w:lvl w:ilvl="0" w:tplc="DDA0E00E">
        <w:start w:val="1"/>
        <w:numFmt w:val="lowerLetter"/>
        <w:pStyle w:val="leden"/>
        <w:lvlText w:val="%1."/>
        <w:lvlJc w:val="left"/>
        <w:pPr>
          <w:ind w:left="1440" w:hanging="360"/>
        </w:p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1">
    <w:abstractNumId w:val="50"/>
  </w:num>
  <w:num w:numId="32">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3">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4">
    <w:abstractNumId w:val="43"/>
  </w:num>
  <w:num w:numId="35">
    <w:abstractNumId w:val="43"/>
  </w:num>
  <w:num w:numId="36">
    <w:abstractNumId w:val="43"/>
  </w:num>
  <w:num w:numId="37">
    <w:abstractNumId w:val="43"/>
  </w:num>
  <w:num w:numId="38">
    <w:abstractNumId w:val="43"/>
  </w:num>
  <w:num w:numId="39">
    <w:abstractNumId w:val="43"/>
  </w:num>
  <w:num w:numId="40">
    <w:abstractNumId w:val="43"/>
  </w:num>
  <w:num w:numId="41">
    <w:abstractNumId w:val="43"/>
  </w:num>
  <w:num w:numId="42">
    <w:abstractNumId w:val="43"/>
  </w:num>
  <w:num w:numId="43">
    <w:abstractNumId w:val="43"/>
  </w:num>
  <w:num w:numId="44">
    <w:abstractNumId w:val="43"/>
  </w:num>
  <w:num w:numId="45">
    <w:abstractNumId w:val="43"/>
  </w:num>
  <w:num w:numId="46">
    <w:abstractNumId w:val="43"/>
  </w:num>
  <w:num w:numId="47">
    <w:abstractNumId w:val="43"/>
  </w:num>
  <w:num w:numId="48">
    <w:abstractNumId w:val="43"/>
  </w:num>
  <w:num w:numId="49">
    <w:abstractNumId w:val="43"/>
  </w:num>
  <w:num w:numId="50">
    <w:abstractNumId w:val="43"/>
  </w:num>
  <w:num w:numId="51">
    <w:abstractNumId w:val="43"/>
  </w:num>
  <w:num w:numId="52">
    <w:abstractNumId w:val="43"/>
  </w:num>
  <w:num w:numId="53">
    <w:abstractNumId w:val="43"/>
  </w:num>
  <w:num w:numId="54">
    <w:abstractNumId w:val="33"/>
  </w:num>
  <w:num w:numId="55">
    <w:abstractNumId w:val="41"/>
  </w:num>
  <w:num w:numId="56">
    <w:abstractNumId w:val="17"/>
  </w:num>
  <w:num w:numId="57">
    <w:abstractNumId w:val="47"/>
  </w:num>
  <w:num w:numId="58">
    <w:abstractNumId w:val="22"/>
  </w:num>
  <w:num w:numId="59">
    <w:abstractNumId w:val="0"/>
  </w:num>
  <w:num w:numId="60">
    <w:abstractNumId w:val="26"/>
  </w:num>
  <w:num w:numId="61">
    <w:abstractNumId w:val="65"/>
  </w:num>
  <w:num w:numId="62">
    <w:abstractNumId w:val="19"/>
  </w:num>
  <w:num w:numId="63">
    <w:abstractNumId w:val="19"/>
  </w:num>
  <w:num w:numId="64">
    <w:abstractNumId w:val="4"/>
  </w:num>
  <w:num w:numId="65">
    <w:abstractNumId w:val="59"/>
  </w:num>
  <w:num w:numId="66">
    <w:abstractNumId w:val="48"/>
  </w:num>
  <w:num w:numId="67">
    <w:abstractNumId w:val="56"/>
    <w:lvlOverride w:ilvl="0">
      <w:startOverride w:val="1"/>
    </w:lvlOverride>
  </w:num>
  <w:num w:numId="68">
    <w:abstractNumId w:val="15"/>
  </w:num>
  <w:num w:numId="69">
    <w:abstractNumId w:val="42"/>
  </w:num>
  <w:num w:numId="70">
    <w:abstractNumId w:val="21"/>
  </w:num>
  <w:num w:numId="71">
    <w:abstractNumId w:val="20"/>
  </w:num>
  <w:num w:numId="72">
    <w:abstractNumId w:val="45"/>
  </w:num>
  <w:num w:numId="73">
    <w:abstractNumId w:val="18"/>
  </w:num>
  <w:num w:numId="74">
    <w:abstractNumId w:val="5"/>
  </w:num>
  <w:num w:numId="75">
    <w:abstractNumId w:val="34"/>
  </w:num>
  <w:num w:numId="76">
    <w:abstractNumId w:val="10"/>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num>
  <w:num w:numId="79">
    <w:abstractNumId w:val="69"/>
  </w:num>
  <w:num w:numId="80">
    <w:abstractNumId w:val="54"/>
  </w:num>
  <w:num w:numId="81">
    <w:abstractNumId w:val="52"/>
  </w:num>
  <w:num w:numId="82">
    <w:abstractNumId w:val="2"/>
  </w:num>
  <w:num w:numId="83">
    <w:abstractNumId w:val="31"/>
  </w:num>
  <w:num w:numId="84">
    <w:abstractNumId w:val="30"/>
  </w:num>
  <w:num w:numId="85">
    <w:abstractNumId w:val="49"/>
  </w:num>
  <w:num w:numId="86">
    <w:abstractNumId w:val="38"/>
  </w:num>
  <w:num w:numId="87">
    <w:abstractNumId w:val="11"/>
  </w:num>
  <w:num w:numId="88">
    <w:abstractNumId w:val="9"/>
  </w:num>
  <w:num w:numId="89">
    <w:abstractNumId w:val="8"/>
  </w:num>
  <w:num w:numId="90">
    <w:abstractNumId w:val="64"/>
  </w:num>
  <w:num w:numId="91">
    <w:abstractNumId w:val="7"/>
  </w:num>
  <w:num w:numId="92">
    <w:abstractNumId w:val="63"/>
  </w:num>
  <w:num w:numId="93">
    <w:abstractNumId w:val="58"/>
  </w:num>
  <w:num w:numId="94">
    <w:abstractNumId w:val="24"/>
  </w:num>
  <w:num w:numId="95">
    <w:abstractNumId w:val="35"/>
  </w:num>
  <w:num w:numId="96">
    <w:abstractNumId w:val="3"/>
  </w:num>
  <w:num w:numId="97">
    <w:abstractNumId w:val="32"/>
  </w:num>
  <w:num w:numId="98">
    <w:abstractNumId w:val="1"/>
  </w:num>
  <w:num w:numId="99">
    <w:abstractNumId w:val="55"/>
  </w:num>
  <w:num w:numId="100">
    <w:abstractNumId w:val="40"/>
  </w:num>
  <w:num w:numId="101">
    <w:abstractNumId w:val="57"/>
  </w:num>
  <w:num w:numId="102">
    <w:abstractNumId w:val="44"/>
  </w:num>
  <w:num w:numId="103">
    <w:abstractNumId w:val="61"/>
  </w:num>
  <w:num w:numId="104">
    <w:abstractNumId w:val="67"/>
  </w:num>
  <w:num w:numId="105">
    <w:abstractNumId w:val="36"/>
  </w:num>
  <w:num w:numId="106">
    <w:abstractNumId w:val="27"/>
  </w:num>
  <w:num w:numId="107">
    <w:abstractNumId w:val="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48D"/>
    <w:rsid w:val="000013A2"/>
    <w:rsid w:val="00003C29"/>
    <w:rsid w:val="00006DD0"/>
    <w:rsid w:val="00020DAB"/>
    <w:rsid w:val="000219D8"/>
    <w:rsid w:val="000230A5"/>
    <w:rsid w:val="000257F5"/>
    <w:rsid w:val="00031AAB"/>
    <w:rsid w:val="00031AE3"/>
    <w:rsid w:val="000328D0"/>
    <w:rsid w:val="00032E2F"/>
    <w:rsid w:val="0003345A"/>
    <w:rsid w:val="0003383B"/>
    <w:rsid w:val="000344BF"/>
    <w:rsid w:val="00043AC8"/>
    <w:rsid w:val="0004457B"/>
    <w:rsid w:val="00050563"/>
    <w:rsid w:val="00053F1E"/>
    <w:rsid w:val="00062042"/>
    <w:rsid w:val="0007166C"/>
    <w:rsid w:val="0008263D"/>
    <w:rsid w:val="00084260"/>
    <w:rsid w:val="000A3CDC"/>
    <w:rsid w:val="000A4ADE"/>
    <w:rsid w:val="000B047D"/>
    <w:rsid w:val="000B05C2"/>
    <w:rsid w:val="000B1D5E"/>
    <w:rsid w:val="000B22AA"/>
    <w:rsid w:val="000B5AFE"/>
    <w:rsid w:val="000D0B85"/>
    <w:rsid w:val="000D18CB"/>
    <w:rsid w:val="000D230C"/>
    <w:rsid w:val="000D3CF2"/>
    <w:rsid w:val="000D5E86"/>
    <w:rsid w:val="000D7BB3"/>
    <w:rsid w:val="000E5424"/>
    <w:rsid w:val="000E54C2"/>
    <w:rsid w:val="000E6541"/>
    <w:rsid w:val="000F4710"/>
    <w:rsid w:val="000F4D94"/>
    <w:rsid w:val="000F685F"/>
    <w:rsid w:val="000F758F"/>
    <w:rsid w:val="0010685B"/>
    <w:rsid w:val="001116B4"/>
    <w:rsid w:val="00133D0B"/>
    <w:rsid w:val="00141100"/>
    <w:rsid w:val="0014129A"/>
    <w:rsid w:val="00145CA9"/>
    <w:rsid w:val="00154665"/>
    <w:rsid w:val="00162626"/>
    <w:rsid w:val="00165689"/>
    <w:rsid w:val="00173C84"/>
    <w:rsid w:val="00182BA0"/>
    <w:rsid w:val="0019448D"/>
    <w:rsid w:val="00195DED"/>
    <w:rsid w:val="001C1E71"/>
    <w:rsid w:val="001C3AFB"/>
    <w:rsid w:val="001D1CEE"/>
    <w:rsid w:val="001D52F9"/>
    <w:rsid w:val="001E49F5"/>
    <w:rsid w:val="00214B57"/>
    <w:rsid w:val="00221CE1"/>
    <w:rsid w:val="00223D58"/>
    <w:rsid w:val="002254C9"/>
    <w:rsid w:val="00233B22"/>
    <w:rsid w:val="002345CD"/>
    <w:rsid w:val="002357BE"/>
    <w:rsid w:val="00240F9A"/>
    <w:rsid w:val="00241220"/>
    <w:rsid w:val="002531EB"/>
    <w:rsid w:val="00253FE7"/>
    <w:rsid w:val="00267D5F"/>
    <w:rsid w:val="002742B9"/>
    <w:rsid w:val="002748FF"/>
    <w:rsid w:val="00274DB1"/>
    <w:rsid w:val="00283E68"/>
    <w:rsid w:val="002862AE"/>
    <w:rsid w:val="00292B68"/>
    <w:rsid w:val="00293F25"/>
    <w:rsid w:val="002944FB"/>
    <w:rsid w:val="002A4DC9"/>
    <w:rsid w:val="002A6CBB"/>
    <w:rsid w:val="002B2B14"/>
    <w:rsid w:val="002B7AF9"/>
    <w:rsid w:val="002C4BD1"/>
    <w:rsid w:val="002D68B1"/>
    <w:rsid w:val="002D6D34"/>
    <w:rsid w:val="002F0DD9"/>
    <w:rsid w:val="002F1AFA"/>
    <w:rsid w:val="002F1D45"/>
    <w:rsid w:val="003008B5"/>
    <w:rsid w:val="0031340B"/>
    <w:rsid w:val="003177D0"/>
    <w:rsid w:val="0032261E"/>
    <w:rsid w:val="00322CE0"/>
    <w:rsid w:val="00323733"/>
    <w:rsid w:val="0033341F"/>
    <w:rsid w:val="00335C02"/>
    <w:rsid w:val="00355925"/>
    <w:rsid w:val="00362734"/>
    <w:rsid w:val="00364943"/>
    <w:rsid w:val="003663FC"/>
    <w:rsid w:val="0037520C"/>
    <w:rsid w:val="00384A2E"/>
    <w:rsid w:val="00384CDA"/>
    <w:rsid w:val="003A7B7B"/>
    <w:rsid w:val="003B72CB"/>
    <w:rsid w:val="003C5D96"/>
    <w:rsid w:val="003C702C"/>
    <w:rsid w:val="00403BC9"/>
    <w:rsid w:val="004072FA"/>
    <w:rsid w:val="00412938"/>
    <w:rsid w:val="004138D6"/>
    <w:rsid w:val="004346E5"/>
    <w:rsid w:val="00444022"/>
    <w:rsid w:val="00451226"/>
    <w:rsid w:val="00453AF3"/>
    <w:rsid w:val="00470F60"/>
    <w:rsid w:val="00476254"/>
    <w:rsid w:val="00480883"/>
    <w:rsid w:val="00486CA3"/>
    <w:rsid w:val="00496D35"/>
    <w:rsid w:val="004A4BF5"/>
    <w:rsid w:val="004A5AF1"/>
    <w:rsid w:val="004A78CC"/>
    <w:rsid w:val="004B063D"/>
    <w:rsid w:val="004D10E6"/>
    <w:rsid w:val="004E1509"/>
    <w:rsid w:val="004F3164"/>
    <w:rsid w:val="004F3A16"/>
    <w:rsid w:val="004F3AD1"/>
    <w:rsid w:val="004F629F"/>
    <w:rsid w:val="004F698E"/>
    <w:rsid w:val="00501A50"/>
    <w:rsid w:val="0050601A"/>
    <w:rsid w:val="00506E47"/>
    <w:rsid w:val="00507B44"/>
    <w:rsid w:val="00534371"/>
    <w:rsid w:val="00537B53"/>
    <w:rsid w:val="00540346"/>
    <w:rsid w:val="00553AC4"/>
    <w:rsid w:val="00557059"/>
    <w:rsid w:val="00557B6C"/>
    <w:rsid w:val="005667DE"/>
    <w:rsid w:val="0057527E"/>
    <w:rsid w:val="00582CBD"/>
    <w:rsid w:val="00584F58"/>
    <w:rsid w:val="0059387A"/>
    <w:rsid w:val="00594269"/>
    <w:rsid w:val="005A0674"/>
    <w:rsid w:val="005A208C"/>
    <w:rsid w:val="005B6531"/>
    <w:rsid w:val="005C28B1"/>
    <w:rsid w:val="005C6104"/>
    <w:rsid w:val="005D1533"/>
    <w:rsid w:val="005D1F02"/>
    <w:rsid w:val="005D7BB1"/>
    <w:rsid w:val="005E07B7"/>
    <w:rsid w:val="005E531D"/>
    <w:rsid w:val="005E543E"/>
    <w:rsid w:val="005E6B7C"/>
    <w:rsid w:val="006007E5"/>
    <w:rsid w:val="00610AF7"/>
    <w:rsid w:val="006122FF"/>
    <w:rsid w:val="0061299F"/>
    <w:rsid w:val="00616E9E"/>
    <w:rsid w:val="00622D90"/>
    <w:rsid w:val="0062435E"/>
    <w:rsid w:val="006257D4"/>
    <w:rsid w:val="00630BAE"/>
    <w:rsid w:val="00630EE4"/>
    <w:rsid w:val="00643A5C"/>
    <w:rsid w:val="00643DD5"/>
    <w:rsid w:val="0065264E"/>
    <w:rsid w:val="00652A6C"/>
    <w:rsid w:val="006539A2"/>
    <w:rsid w:val="00680026"/>
    <w:rsid w:val="00682738"/>
    <w:rsid w:val="006A5F6F"/>
    <w:rsid w:val="006B04B2"/>
    <w:rsid w:val="006B33AF"/>
    <w:rsid w:val="006B3B5B"/>
    <w:rsid w:val="006C134D"/>
    <w:rsid w:val="006C6033"/>
    <w:rsid w:val="006D352D"/>
    <w:rsid w:val="006D55EC"/>
    <w:rsid w:val="006D5C2B"/>
    <w:rsid w:val="006D63A8"/>
    <w:rsid w:val="006D7C4B"/>
    <w:rsid w:val="006D7CD8"/>
    <w:rsid w:val="006F0994"/>
    <w:rsid w:val="006F1D66"/>
    <w:rsid w:val="006F58EA"/>
    <w:rsid w:val="00703997"/>
    <w:rsid w:val="0071456E"/>
    <w:rsid w:val="0071483D"/>
    <w:rsid w:val="00715E54"/>
    <w:rsid w:val="0072345F"/>
    <w:rsid w:val="00731A93"/>
    <w:rsid w:val="00740B6F"/>
    <w:rsid w:val="00741FC0"/>
    <w:rsid w:val="00750BDE"/>
    <w:rsid w:val="00755D8E"/>
    <w:rsid w:val="00763D57"/>
    <w:rsid w:val="00770EE5"/>
    <w:rsid w:val="00773C10"/>
    <w:rsid w:val="00780618"/>
    <w:rsid w:val="00780BEB"/>
    <w:rsid w:val="0079149D"/>
    <w:rsid w:val="007920DC"/>
    <w:rsid w:val="00797FF2"/>
    <w:rsid w:val="007C1819"/>
    <w:rsid w:val="007C39F3"/>
    <w:rsid w:val="007D15F0"/>
    <w:rsid w:val="007D1997"/>
    <w:rsid w:val="007D7A40"/>
    <w:rsid w:val="007E07EE"/>
    <w:rsid w:val="007E15D8"/>
    <w:rsid w:val="007E27B8"/>
    <w:rsid w:val="007E2ABD"/>
    <w:rsid w:val="007F019A"/>
    <w:rsid w:val="00803FB6"/>
    <w:rsid w:val="00805A8E"/>
    <w:rsid w:val="00813A03"/>
    <w:rsid w:val="00814246"/>
    <w:rsid w:val="00814473"/>
    <w:rsid w:val="00814FC1"/>
    <w:rsid w:val="008266C9"/>
    <w:rsid w:val="008275F7"/>
    <w:rsid w:val="00833778"/>
    <w:rsid w:val="00836632"/>
    <w:rsid w:val="0085745C"/>
    <w:rsid w:val="00865F44"/>
    <w:rsid w:val="00874316"/>
    <w:rsid w:val="00875CB6"/>
    <w:rsid w:val="008823C1"/>
    <w:rsid w:val="00882EAD"/>
    <w:rsid w:val="00884133"/>
    <w:rsid w:val="00890EAB"/>
    <w:rsid w:val="00897AC1"/>
    <w:rsid w:val="008A4DD2"/>
    <w:rsid w:val="008B4514"/>
    <w:rsid w:val="008B4BAB"/>
    <w:rsid w:val="008B6229"/>
    <w:rsid w:val="008B68F2"/>
    <w:rsid w:val="008B73B0"/>
    <w:rsid w:val="008C349D"/>
    <w:rsid w:val="008C6E29"/>
    <w:rsid w:val="008D5EAE"/>
    <w:rsid w:val="008E2EBC"/>
    <w:rsid w:val="008F2ECF"/>
    <w:rsid w:val="008F391B"/>
    <w:rsid w:val="008F3B0D"/>
    <w:rsid w:val="00912FA3"/>
    <w:rsid w:val="00915C16"/>
    <w:rsid w:val="00924C2C"/>
    <w:rsid w:val="00925CBD"/>
    <w:rsid w:val="00930B57"/>
    <w:rsid w:val="00931700"/>
    <w:rsid w:val="009347E4"/>
    <w:rsid w:val="009445A2"/>
    <w:rsid w:val="00951244"/>
    <w:rsid w:val="00954B18"/>
    <w:rsid w:val="00961345"/>
    <w:rsid w:val="009621A0"/>
    <w:rsid w:val="00965E67"/>
    <w:rsid w:val="00971401"/>
    <w:rsid w:val="00971BF9"/>
    <w:rsid w:val="00997171"/>
    <w:rsid w:val="009A24B3"/>
    <w:rsid w:val="009B0E15"/>
    <w:rsid w:val="009B2046"/>
    <w:rsid w:val="009B2B01"/>
    <w:rsid w:val="009B75C1"/>
    <w:rsid w:val="009C5608"/>
    <w:rsid w:val="009D2FA8"/>
    <w:rsid w:val="009E11E9"/>
    <w:rsid w:val="009E1C47"/>
    <w:rsid w:val="009E20E9"/>
    <w:rsid w:val="009E343E"/>
    <w:rsid w:val="009E49BC"/>
    <w:rsid w:val="009F0FBC"/>
    <w:rsid w:val="009F6ACA"/>
    <w:rsid w:val="009F79D2"/>
    <w:rsid w:val="00A041C8"/>
    <w:rsid w:val="00A04C2C"/>
    <w:rsid w:val="00A1231D"/>
    <w:rsid w:val="00A24957"/>
    <w:rsid w:val="00A258DC"/>
    <w:rsid w:val="00A25E5D"/>
    <w:rsid w:val="00A26407"/>
    <w:rsid w:val="00A319F4"/>
    <w:rsid w:val="00A452FC"/>
    <w:rsid w:val="00A51397"/>
    <w:rsid w:val="00A525FF"/>
    <w:rsid w:val="00A56FC3"/>
    <w:rsid w:val="00A64BB9"/>
    <w:rsid w:val="00A65190"/>
    <w:rsid w:val="00A73917"/>
    <w:rsid w:val="00A7444E"/>
    <w:rsid w:val="00A74980"/>
    <w:rsid w:val="00A837B5"/>
    <w:rsid w:val="00A83A6F"/>
    <w:rsid w:val="00AA5DF1"/>
    <w:rsid w:val="00AB16CE"/>
    <w:rsid w:val="00AB22FE"/>
    <w:rsid w:val="00AB33D6"/>
    <w:rsid w:val="00AC119F"/>
    <w:rsid w:val="00AC6F27"/>
    <w:rsid w:val="00AD063B"/>
    <w:rsid w:val="00AF37D5"/>
    <w:rsid w:val="00B004AC"/>
    <w:rsid w:val="00B02010"/>
    <w:rsid w:val="00B06AC7"/>
    <w:rsid w:val="00B1162E"/>
    <w:rsid w:val="00B11F4A"/>
    <w:rsid w:val="00B176A0"/>
    <w:rsid w:val="00B20400"/>
    <w:rsid w:val="00B26710"/>
    <w:rsid w:val="00B330A1"/>
    <w:rsid w:val="00B33962"/>
    <w:rsid w:val="00B36A83"/>
    <w:rsid w:val="00B37EAF"/>
    <w:rsid w:val="00B41B35"/>
    <w:rsid w:val="00B4428A"/>
    <w:rsid w:val="00B568C5"/>
    <w:rsid w:val="00B5700A"/>
    <w:rsid w:val="00B57ECC"/>
    <w:rsid w:val="00B603BD"/>
    <w:rsid w:val="00B62282"/>
    <w:rsid w:val="00B66F6D"/>
    <w:rsid w:val="00B8395E"/>
    <w:rsid w:val="00B862F1"/>
    <w:rsid w:val="00B94AB7"/>
    <w:rsid w:val="00BA0D43"/>
    <w:rsid w:val="00BA1E6E"/>
    <w:rsid w:val="00BA4563"/>
    <w:rsid w:val="00BA5F57"/>
    <w:rsid w:val="00BB0AB4"/>
    <w:rsid w:val="00BB6B7E"/>
    <w:rsid w:val="00BB7F70"/>
    <w:rsid w:val="00BC5065"/>
    <w:rsid w:val="00BD02ED"/>
    <w:rsid w:val="00BE4238"/>
    <w:rsid w:val="00BF0934"/>
    <w:rsid w:val="00BF1084"/>
    <w:rsid w:val="00BF3D8E"/>
    <w:rsid w:val="00BF4308"/>
    <w:rsid w:val="00BF58F6"/>
    <w:rsid w:val="00C035AE"/>
    <w:rsid w:val="00C04355"/>
    <w:rsid w:val="00C12E7B"/>
    <w:rsid w:val="00C14A80"/>
    <w:rsid w:val="00C20FB3"/>
    <w:rsid w:val="00C46528"/>
    <w:rsid w:val="00C46969"/>
    <w:rsid w:val="00C469F1"/>
    <w:rsid w:val="00C63C61"/>
    <w:rsid w:val="00C66CD5"/>
    <w:rsid w:val="00C72C80"/>
    <w:rsid w:val="00C75244"/>
    <w:rsid w:val="00C90318"/>
    <w:rsid w:val="00C91415"/>
    <w:rsid w:val="00CA50C4"/>
    <w:rsid w:val="00CA7DED"/>
    <w:rsid w:val="00CB269A"/>
    <w:rsid w:val="00CB7751"/>
    <w:rsid w:val="00CC2302"/>
    <w:rsid w:val="00CD25C6"/>
    <w:rsid w:val="00CE427E"/>
    <w:rsid w:val="00CE452C"/>
    <w:rsid w:val="00CE710E"/>
    <w:rsid w:val="00CF1410"/>
    <w:rsid w:val="00CF271D"/>
    <w:rsid w:val="00D0062C"/>
    <w:rsid w:val="00D02465"/>
    <w:rsid w:val="00D03927"/>
    <w:rsid w:val="00D06B91"/>
    <w:rsid w:val="00D1085B"/>
    <w:rsid w:val="00D2532E"/>
    <w:rsid w:val="00D35287"/>
    <w:rsid w:val="00D5606C"/>
    <w:rsid w:val="00D6265B"/>
    <w:rsid w:val="00D64178"/>
    <w:rsid w:val="00D742A2"/>
    <w:rsid w:val="00D76508"/>
    <w:rsid w:val="00D8277B"/>
    <w:rsid w:val="00D82D4B"/>
    <w:rsid w:val="00D83338"/>
    <w:rsid w:val="00D860A4"/>
    <w:rsid w:val="00D91575"/>
    <w:rsid w:val="00DA4612"/>
    <w:rsid w:val="00DA5E8A"/>
    <w:rsid w:val="00DB4EFF"/>
    <w:rsid w:val="00DB77B7"/>
    <w:rsid w:val="00DC0CD1"/>
    <w:rsid w:val="00DC289C"/>
    <w:rsid w:val="00DD003D"/>
    <w:rsid w:val="00DD2FA4"/>
    <w:rsid w:val="00DD543A"/>
    <w:rsid w:val="00DD7043"/>
    <w:rsid w:val="00DD7B08"/>
    <w:rsid w:val="00DE1955"/>
    <w:rsid w:val="00DE2B5B"/>
    <w:rsid w:val="00DE612F"/>
    <w:rsid w:val="00DF05CA"/>
    <w:rsid w:val="00DF1C39"/>
    <w:rsid w:val="00DF6011"/>
    <w:rsid w:val="00DF6DC7"/>
    <w:rsid w:val="00E01902"/>
    <w:rsid w:val="00E01F20"/>
    <w:rsid w:val="00E0519A"/>
    <w:rsid w:val="00E07F6C"/>
    <w:rsid w:val="00E22674"/>
    <w:rsid w:val="00E34BFC"/>
    <w:rsid w:val="00E36204"/>
    <w:rsid w:val="00E4532B"/>
    <w:rsid w:val="00E4683D"/>
    <w:rsid w:val="00E4758C"/>
    <w:rsid w:val="00E50B2C"/>
    <w:rsid w:val="00E524A5"/>
    <w:rsid w:val="00E57919"/>
    <w:rsid w:val="00E82D1F"/>
    <w:rsid w:val="00E82F12"/>
    <w:rsid w:val="00E90C52"/>
    <w:rsid w:val="00E914A3"/>
    <w:rsid w:val="00E94170"/>
    <w:rsid w:val="00E97A0C"/>
    <w:rsid w:val="00EA65C3"/>
    <w:rsid w:val="00EA696F"/>
    <w:rsid w:val="00EA6BF2"/>
    <w:rsid w:val="00EB0420"/>
    <w:rsid w:val="00EB333E"/>
    <w:rsid w:val="00EC0E93"/>
    <w:rsid w:val="00EC5B00"/>
    <w:rsid w:val="00ED427A"/>
    <w:rsid w:val="00ED5952"/>
    <w:rsid w:val="00EE0FA4"/>
    <w:rsid w:val="00EE5D60"/>
    <w:rsid w:val="00EE7E41"/>
    <w:rsid w:val="00EF3782"/>
    <w:rsid w:val="00EF3AE4"/>
    <w:rsid w:val="00EF558F"/>
    <w:rsid w:val="00F07F8F"/>
    <w:rsid w:val="00F1397F"/>
    <w:rsid w:val="00F20C8D"/>
    <w:rsid w:val="00F273D7"/>
    <w:rsid w:val="00F4337E"/>
    <w:rsid w:val="00F51EC0"/>
    <w:rsid w:val="00F548EA"/>
    <w:rsid w:val="00F64B66"/>
    <w:rsid w:val="00F66AA5"/>
    <w:rsid w:val="00F6734E"/>
    <w:rsid w:val="00F67B96"/>
    <w:rsid w:val="00F76D0E"/>
    <w:rsid w:val="00F77624"/>
    <w:rsid w:val="00F84851"/>
    <w:rsid w:val="00F8758C"/>
    <w:rsid w:val="00F92E95"/>
    <w:rsid w:val="00F96963"/>
    <w:rsid w:val="00FA5B4C"/>
    <w:rsid w:val="00FB157F"/>
    <w:rsid w:val="00FD00E6"/>
    <w:rsid w:val="00FE11B9"/>
    <w:rsid w:val="00FF2EFA"/>
    <w:rsid w:val="00FF4297"/>
    <w:rsid w:val="00FF77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71ECB-36F5-4841-AB7A-0F5DFC4CD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8707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rPr>
      <w:rFonts w:ascii="Lucida Sans" w:hAnsi="Lucida Sans"/>
      <w:sz w:val="19"/>
      <w:szCs w:val="24"/>
    </w:rPr>
  </w:style>
  <w:style w:type="paragraph" w:styleId="Kop1">
    <w:name w:val="heading 1"/>
    <w:basedOn w:val="Standaard"/>
    <w:next w:val="Standaard"/>
    <w:link w:val="Kop1Char"/>
    <w:autoRedefine/>
    <w:qFormat/>
    <w:rsid w:val="00470F60"/>
    <w:pPr>
      <w:keepNext/>
      <w:tabs>
        <w:tab w:val="clear" w:pos="340"/>
        <w:tab w:val="clear" w:pos="680"/>
        <w:tab w:val="clear" w:pos="1021"/>
        <w:tab w:val="clear" w:pos="1361"/>
        <w:tab w:val="left" w:pos="1440"/>
      </w:tabs>
      <w:spacing w:before="240" w:after="240"/>
      <w:ind w:left="1260" w:hanging="1260"/>
      <w:jc w:val="left"/>
      <w:outlineLvl w:val="0"/>
    </w:pPr>
    <w:rPr>
      <w:b/>
      <w:bCs/>
      <w:color w:val="00325F"/>
      <w:kern w:val="32"/>
      <w:sz w:val="28"/>
      <w:szCs w:val="32"/>
      <w:lang w:val="x-none" w:eastAsia="x-none"/>
    </w:rPr>
  </w:style>
  <w:style w:type="paragraph" w:styleId="Kop2">
    <w:name w:val="heading 2"/>
    <w:basedOn w:val="Standaard"/>
    <w:next w:val="Standaard"/>
    <w:link w:val="Kop2Char"/>
    <w:qFormat/>
    <w:rsid w:val="00C95D08"/>
    <w:pPr>
      <w:keepNext/>
      <w:numPr>
        <w:ilvl w:val="1"/>
        <w:numId w:val="7"/>
      </w:numPr>
      <w:spacing w:before="240" w:after="60"/>
      <w:outlineLvl w:val="1"/>
    </w:pPr>
    <w:rPr>
      <w:b/>
      <w:bCs/>
      <w:iCs/>
      <w:color w:val="00325F"/>
      <w:sz w:val="21"/>
      <w:szCs w:val="28"/>
      <w:lang w:val="x-none" w:eastAsia="x-none"/>
    </w:rPr>
  </w:style>
  <w:style w:type="paragraph" w:styleId="Kop3">
    <w:name w:val="heading 3"/>
    <w:basedOn w:val="Standaard"/>
    <w:next w:val="Standaard"/>
    <w:qFormat/>
    <w:rsid w:val="003B1AE3"/>
    <w:pPr>
      <w:keepNext/>
      <w:numPr>
        <w:ilvl w:val="2"/>
        <w:numId w:val="7"/>
      </w:numPr>
      <w:ind w:left="0" w:firstLine="0"/>
      <w:outlineLvl w:val="2"/>
    </w:pPr>
    <w:rPr>
      <w:rFonts w:cs="Arial"/>
      <w:b/>
      <w:bCs/>
      <w:color w:val="E61432"/>
      <w:szCs w:val="26"/>
    </w:rPr>
  </w:style>
  <w:style w:type="paragraph" w:styleId="Kop4">
    <w:name w:val="heading 4"/>
    <w:basedOn w:val="Standaard"/>
    <w:next w:val="Standaard"/>
    <w:link w:val="Kop4Char"/>
    <w:qFormat/>
    <w:rsid w:val="004070F8"/>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80" w:after="160"/>
      <w:contextualSpacing/>
      <w:outlineLvl w:val="3"/>
    </w:pPr>
    <w:rPr>
      <w:bCs/>
      <w:sz w:val="20"/>
      <w:szCs w:val="28"/>
      <w:lang w:val="x-none" w:eastAsia="x-none"/>
    </w:rPr>
  </w:style>
  <w:style w:type="paragraph" w:styleId="Kop5">
    <w:name w:val="heading 5"/>
    <w:basedOn w:val="Standaard"/>
    <w:next w:val="Standaard"/>
    <w:link w:val="Kop5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4"/>
    </w:pPr>
    <w:rPr>
      <w:b/>
      <w:bCs/>
      <w:i/>
      <w:iCs/>
      <w:sz w:val="26"/>
      <w:szCs w:val="26"/>
      <w:lang w:val="x-none" w:eastAsia="x-none"/>
    </w:rPr>
  </w:style>
  <w:style w:type="paragraph" w:styleId="Kop6">
    <w:name w:val="heading 6"/>
    <w:basedOn w:val="Standaard"/>
    <w:next w:val="Standaard"/>
    <w:link w:val="Kop6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5"/>
    </w:pPr>
    <w:rPr>
      <w:b/>
      <w:bCs/>
      <w:sz w:val="20"/>
      <w:szCs w:val="20"/>
      <w:lang w:val="x-none" w:eastAsia="x-none"/>
    </w:rPr>
  </w:style>
  <w:style w:type="paragraph" w:styleId="Kop7">
    <w:name w:val="heading 7"/>
    <w:basedOn w:val="Standaard"/>
    <w:next w:val="Standaard"/>
    <w:link w:val="Kop7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6"/>
    </w:pPr>
    <w:rPr>
      <w:sz w:val="24"/>
      <w:lang w:val="x-none" w:eastAsia="x-none"/>
    </w:rPr>
  </w:style>
  <w:style w:type="paragraph" w:styleId="Kop8">
    <w:name w:val="heading 8"/>
    <w:basedOn w:val="Standaard"/>
    <w:next w:val="Standaard"/>
    <w:link w:val="Kop8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7"/>
    </w:pPr>
    <w:rPr>
      <w:i/>
      <w:iCs/>
      <w:sz w:val="24"/>
      <w:lang w:val="x-none" w:eastAsia="x-none"/>
    </w:rPr>
  </w:style>
  <w:style w:type="paragraph" w:styleId="Kop9">
    <w:name w:val="heading 9"/>
    <w:basedOn w:val="Standaard"/>
    <w:next w:val="Standaard"/>
    <w:link w:val="Kop9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8"/>
    </w:pPr>
    <w:rPr>
      <w:sz w:val="20"/>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2"/>
      </w:numPr>
      <w:tabs>
        <w:tab w:val="clear" w:pos="340"/>
        <w:tab w:val="num" w:pos="360"/>
      </w:tabs>
      <w:ind w:left="0" w:firstLine="0"/>
    </w:pPr>
  </w:style>
  <w:style w:type="paragraph" w:customStyle="1" w:styleId="Opsomming-cijfers">
    <w:name w:val="Opsomming - cijfers"/>
    <w:basedOn w:val="Standaard"/>
    <w:rsid w:val="00591F00"/>
    <w:pPr>
      <w:numPr>
        <w:numId w:val="1"/>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uiPriority w:val="99"/>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customStyle="1" w:styleId="RapportTitel">
    <w:name w:val="Rapport Titel"/>
    <w:basedOn w:val="Standaard"/>
    <w:next w:val="Standaard"/>
    <w:autoRedefine/>
    <w:rsid w:val="006253FC"/>
    <w:pPr>
      <w:framePr w:wrap="around" w:vAnchor="page" w:hAnchor="page" w:x="1771" w:y="5902"/>
      <w:spacing w:line="420" w:lineRule="exact"/>
    </w:pPr>
    <w:rPr>
      <w:b/>
      <w:color w:val="00325F"/>
      <w:sz w:val="28"/>
      <w:szCs w:val="28"/>
    </w:rPr>
  </w:style>
  <w:style w:type="paragraph" w:customStyle="1" w:styleId="RapportSubtitel">
    <w:name w:val="Rapport Subtitel"/>
    <w:basedOn w:val="RapportTitel"/>
    <w:next w:val="Standaard"/>
    <w:rsid w:val="00DF459B"/>
    <w:pPr>
      <w:framePr w:wrap="around"/>
    </w:pPr>
    <w:rPr>
      <w:color w:val="E61432"/>
      <w:sz w:val="19"/>
    </w:rPr>
  </w:style>
  <w:style w:type="paragraph" w:customStyle="1" w:styleId="RapportHoofdstuktitel">
    <w:name w:val="Rapport Hoofdstuktitel"/>
    <w:basedOn w:val="RapportTitel"/>
    <w:rsid w:val="00F743BC"/>
    <w:pPr>
      <w:framePr w:wrap="around"/>
      <w:tabs>
        <w:tab w:val="clear" w:pos="34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907"/>
        <w:tab w:val="left" w:pos="1814"/>
        <w:tab w:val="left" w:pos="3629"/>
        <w:tab w:val="left" w:pos="4536"/>
        <w:tab w:val="left" w:pos="6350"/>
        <w:tab w:val="left" w:pos="7258"/>
      </w:tabs>
    </w:pPr>
  </w:style>
  <w:style w:type="paragraph" w:customStyle="1" w:styleId="Onderschrift">
    <w:name w:val="Onderschrift"/>
    <w:basedOn w:val="Standaard"/>
    <w:next w:val="Standaard"/>
    <w:rsid w:val="005667D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jc w:val="left"/>
    </w:pPr>
    <w:rPr>
      <w:rFonts w:ascii="Arial" w:hAnsi="Arial"/>
      <w:i/>
      <w:sz w:val="18"/>
      <w:szCs w:val="20"/>
    </w:rPr>
  </w:style>
  <w:style w:type="paragraph" w:customStyle="1" w:styleId="leden">
    <w:name w:val="leden"/>
    <w:basedOn w:val="Standaard"/>
    <w:link w:val="ledenChar"/>
    <w:rsid w:val="00323733"/>
    <w:pPr>
      <w:numPr>
        <w:numId w:val="8"/>
      </w:numPr>
      <w:tabs>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pPr>
    <w:rPr>
      <w:rFonts w:ascii="Verdana" w:hAnsi="Verdana"/>
      <w:sz w:val="18"/>
      <w:szCs w:val="18"/>
      <w:lang w:val="x-none" w:eastAsia="x-none"/>
    </w:rPr>
  </w:style>
  <w:style w:type="paragraph" w:customStyle="1" w:styleId="Artikel">
    <w:name w:val="Artikel"/>
    <w:basedOn w:val="Kop1"/>
    <w:next w:val="Standaard"/>
    <w:autoRedefine/>
    <w:rsid w:val="00323733"/>
    <w:pPr>
      <w:numPr>
        <w:numId w:val="12"/>
      </w:numPr>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360" w:line="240" w:lineRule="atLeast"/>
    </w:pPr>
    <w:rPr>
      <w:rFonts w:ascii="Verdana" w:hAnsi="Verdana"/>
      <w:b w:val="0"/>
      <w:color w:val="auto"/>
      <w:sz w:val="20"/>
      <w:szCs w:val="18"/>
    </w:rPr>
  </w:style>
  <w:style w:type="character" w:customStyle="1" w:styleId="ledenChar">
    <w:name w:val="leden Char"/>
    <w:link w:val="leden"/>
    <w:rsid w:val="00323733"/>
    <w:rPr>
      <w:rFonts w:ascii="Verdana" w:hAnsi="Verdana"/>
      <w:sz w:val="18"/>
      <w:szCs w:val="18"/>
      <w:lang w:val="x-none" w:eastAsia="x-none"/>
    </w:rPr>
  </w:style>
  <w:style w:type="character" w:styleId="Hyperlink">
    <w:name w:val="Hyperlink"/>
    <w:uiPriority w:val="99"/>
    <w:rsid w:val="00C75E0B"/>
    <w:rPr>
      <w:color w:val="0000FF"/>
      <w:u w:val="single"/>
    </w:rPr>
  </w:style>
  <w:style w:type="paragraph" w:styleId="Kopvaninhoudsopgave">
    <w:name w:val="TOC Heading"/>
    <w:basedOn w:val="Kop1"/>
    <w:next w:val="Standaard"/>
    <w:uiPriority w:val="39"/>
    <w:qFormat/>
    <w:rsid w:val="00B57ECC"/>
    <w:pPr>
      <w:keepLines/>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480" w:after="0" w:line="276" w:lineRule="auto"/>
      <w:ind w:left="0" w:firstLine="0"/>
      <w:outlineLvl w:val="9"/>
    </w:pPr>
    <w:rPr>
      <w:rFonts w:ascii="Cambria" w:hAnsi="Cambria"/>
      <w:color w:val="365F91"/>
      <w:kern w:val="0"/>
      <w:szCs w:val="28"/>
    </w:rPr>
  </w:style>
  <w:style w:type="paragraph" w:styleId="Lijstalinea">
    <w:name w:val="List Paragraph"/>
    <w:basedOn w:val="Standaard"/>
    <w:uiPriority w:val="34"/>
    <w:qFormat/>
    <w:rsid w:val="00773C10"/>
    <w:pPr>
      <w:ind w:left="708"/>
    </w:pPr>
  </w:style>
  <w:style w:type="table" w:styleId="Tabelraster">
    <w:name w:val="Table Grid"/>
    <w:basedOn w:val="Standaardtabel"/>
    <w:rsid w:val="005C366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Unicode" w:hAnsi="Lucida Sans Unicode"/>
      <w:sz w:val="18"/>
    </w:rPr>
    <w:tblPr>
      <w:tblCellMar>
        <w:left w:w="0" w:type="dxa"/>
        <w:right w:w="0" w:type="dxa"/>
      </w:tblCellMar>
    </w:tblPr>
  </w:style>
  <w:style w:type="paragraph" w:styleId="Revisie">
    <w:name w:val="Revision"/>
    <w:hidden/>
    <w:uiPriority w:val="99"/>
    <w:semiHidden/>
    <w:rsid w:val="002A4DC9"/>
    <w:rPr>
      <w:rFonts w:ascii="Lucida Sans" w:hAnsi="Lucida Sans"/>
      <w:sz w:val="19"/>
      <w:szCs w:val="24"/>
    </w:rPr>
  </w:style>
  <w:style w:type="paragraph" w:customStyle="1" w:styleId="RapportBijschriftVoettekstColofon">
    <w:name w:val="Rapport Bijschrift/Voettekst/Colofon"/>
    <w:basedOn w:val="Standaard"/>
    <w:rsid w:val="00C75E0B"/>
    <w:rPr>
      <w:sz w:val="16"/>
    </w:rPr>
  </w:style>
  <w:style w:type="paragraph" w:styleId="Koptekst">
    <w:name w:val="header"/>
    <w:basedOn w:val="Standaard"/>
    <w:link w:val="Kop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paragraph" w:styleId="Voettekst">
    <w:name w:val="footer"/>
    <w:basedOn w:val="Standaard"/>
    <w:link w:val="VoettekstChar"/>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character" w:styleId="Paginanummer">
    <w:name w:val="page number"/>
    <w:basedOn w:val="Standaardalinea-lettertype"/>
    <w:rsid w:val="0076333B"/>
  </w:style>
  <w:style w:type="paragraph" w:styleId="Inhopg2">
    <w:name w:val="toc 2"/>
    <w:basedOn w:val="Standaard"/>
    <w:next w:val="Standaard"/>
    <w:autoRedefine/>
    <w:uiPriority w:val="39"/>
    <w:rsid w:val="00B57EC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3">
    <w:name w:val="toc 3"/>
    <w:basedOn w:val="Standaard"/>
    <w:next w:val="Standaard"/>
    <w:autoRedefine/>
    <w:uiPriority w:val="39"/>
    <w:rsid w:val="003D385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1">
    <w:name w:val="toc 1"/>
    <w:basedOn w:val="Standaard"/>
    <w:next w:val="Standaard"/>
    <w:autoRedefine/>
    <w:uiPriority w:val="39"/>
    <w:rsid w:val="00DA360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b/>
      <w:color w:val="00325F"/>
    </w:rPr>
  </w:style>
  <w:style w:type="character" w:customStyle="1" w:styleId="Kop4Char">
    <w:name w:val="Kop 4 Char"/>
    <w:link w:val="Kop4"/>
    <w:rsid w:val="004070F8"/>
    <w:rPr>
      <w:rFonts w:ascii="Lucida Sans" w:hAnsi="Lucida Sans"/>
      <w:bCs/>
      <w:szCs w:val="28"/>
    </w:rPr>
  </w:style>
  <w:style w:type="character" w:customStyle="1" w:styleId="Kop5Char">
    <w:name w:val="Kop 5 Char"/>
    <w:link w:val="Kop5"/>
    <w:rsid w:val="004070F8"/>
    <w:rPr>
      <w:rFonts w:ascii="Lucida Sans" w:hAnsi="Lucida Sans"/>
      <w:b/>
      <w:bCs/>
      <w:i/>
      <w:iCs/>
      <w:sz w:val="26"/>
      <w:szCs w:val="26"/>
    </w:rPr>
  </w:style>
  <w:style w:type="character" w:customStyle="1" w:styleId="Kop6Char">
    <w:name w:val="Kop 6 Char"/>
    <w:link w:val="Kop6"/>
    <w:rsid w:val="004070F8"/>
    <w:rPr>
      <w:rFonts w:ascii="Lucida Sans" w:hAnsi="Lucida Sans"/>
      <w:b/>
      <w:bCs/>
    </w:rPr>
  </w:style>
  <w:style w:type="character" w:customStyle="1" w:styleId="Kop7Char">
    <w:name w:val="Kop 7 Char"/>
    <w:link w:val="Kop7"/>
    <w:rsid w:val="004070F8"/>
    <w:rPr>
      <w:rFonts w:ascii="Lucida Sans" w:hAnsi="Lucida Sans"/>
      <w:sz w:val="24"/>
      <w:szCs w:val="24"/>
    </w:rPr>
  </w:style>
  <w:style w:type="character" w:customStyle="1" w:styleId="Kop8Char">
    <w:name w:val="Kop 8 Char"/>
    <w:link w:val="Kop8"/>
    <w:rsid w:val="004070F8"/>
    <w:rPr>
      <w:rFonts w:ascii="Lucida Sans" w:hAnsi="Lucida Sans"/>
      <w:i/>
      <w:iCs/>
      <w:sz w:val="24"/>
      <w:szCs w:val="24"/>
    </w:rPr>
  </w:style>
  <w:style w:type="character" w:customStyle="1" w:styleId="Kop9Char">
    <w:name w:val="Kop 9 Char"/>
    <w:link w:val="Kop9"/>
    <w:rsid w:val="004070F8"/>
    <w:rPr>
      <w:rFonts w:ascii="Lucida Sans" w:hAnsi="Lucida Sans" w:cs="Arial"/>
    </w:rPr>
  </w:style>
  <w:style w:type="paragraph" w:styleId="Bijschrift">
    <w:name w:val="caption"/>
    <w:basedOn w:val="Standaard"/>
    <w:next w:val="Standaard"/>
    <w:unhideWhenUsed/>
    <w:qFormat/>
    <w:rsid w:val="00643DD5"/>
    <w:rPr>
      <w:b/>
      <w:bCs/>
      <w:sz w:val="20"/>
      <w:szCs w:val="20"/>
    </w:rPr>
  </w:style>
  <w:style w:type="paragraph" w:customStyle="1" w:styleId="Plattetekstrapport">
    <w:name w:val="Platte tekst rappor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eastAsia="en-US"/>
    </w:rPr>
  </w:style>
  <w:style w:type="paragraph" w:styleId="Geenafstand">
    <w:name w:val="No Spacing"/>
    <w:uiPriority w:val="1"/>
    <w:qFormat/>
    <w:rsid w:val="00643DD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jc w:val="both"/>
    </w:pPr>
    <w:rPr>
      <w:rFonts w:ascii="Lucida Sans" w:hAnsi="Lucida Sans"/>
      <w:sz w:val="19"/>
      <w:szCs w:val="24"/>
    </w:rPr>
  </w:style>
  <w:style w:type="paragraph" w:styleId="Ballontekst">
    <w:name w:val="Balloon Text"/>
    <w:basedOn w:val="Standaard"/>
    <w:link w:val="Ballon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rFonts w:ascii="Tahoma" w:hAnsi="Tahoma"/>
      <w:sz w:val="16"/>
      <w:szCs w:val="16"/>
      <w:lang w:val="x-none" w:eastAsia="x-none"/>
    </w:rPr>
  </w:style>
  <w:style w:type="character" w:customStyle="1" w:styleId="BallontekstChar">
    <w:name w:val="Ballontekst Char"/>
    <w:link w:val="Ballontekst"/>
    <w:rsid w:val="004070F8"/>
    <w:rPr>
      <w:rFonts w:ascii="Tahoma" w:hAnsi="Tahoma" w:cs="Tahoma"/>
      <w:sz w:val="16"/>
      <w:szCs w:val="16"/>
    </w:rPr>
  </w:style>
  <w:style w:type="paragraph" w:customStyle="1" w:styleId="KopjesTabel">
    <w:name w:val="KopjesTabel"/>
    <w:basedOn w:val="Standaard"/>
    <w:link w:val="KopjesTabel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Pr>
      <w:sz w:val="16"/>
      <w:szCs w:val="20"/>
      <w:lang w:val="x-none" w:eastAsia="x-none"/>
    </w:rPr>
  </w:style>
  <w:style w:type="character" w:customStyle="1" w:styleId="KopjesTabelChar">
    <w:name w:val="KopjesTabel Char"/>
    <w:link w:val="KopjesTabel"/>
    <w:rsid w:val="004070F8"/>
    <w:rPr>
      <w:rFonts w:ascii="Lucida Sans" w:hAnsi="Lucida Sans"/>
      <w:sz w:val="16"/>
    </w:rPr>
  </w:style>
  <w:style w:type="paragraph" w:customStyle="1" w:styleId="NAWwaarden">
    <w:name w:val="NAW_waarden"/>
    <w:basedOn w:val="KopjesTabel"/>
    <w:rsid w:val="004070F8"/>
    <w:rPr>
      <w:sz w:val="19"/>
      <w:szCs w:val="19"/>
    </w:rPr>
  </w:style>
  <w:style w:type="paragraph" w:styleId="Inhopg4">
    <w:name w:val="toc 4"/>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660"/>
    </w:pPr>
    <w:rPr>
      <w:sz w:val="20"/>
      <w:szCs w:val="20"/>
    </w:rPr>
  </w:style>
  <w:style w:type="paragraph" w:styleId="Inhopg5">
    <w:name w:val="toc 5"/>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880"/>
    </w:pPr>
    <w:rPr>
      <w:sz w:val="20"/>
      <w:szCs w:val="20"/>
    </w:rPr>
  </w:style>
  <w:style w:type="paragraph" w:styleId="Lijst3">
    <w:name w:val="List 3"/>
    <w:basedOn w:val="Standaard"/>
    <w:rsid w:val="004070F8"/>
    <w:pPr>
      <w:numPr>
        <w:ilvl w:val="1"/>
        <w:numId w:val="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Inhopg6">
    <w:name w:val="toc 6"/>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100"/>
    </w:pPr>
    <w:rPr>
      <w:sz w:val="20"/>
      <w:szCs w:val="20"/>
    </w:rPr>
  </w:style>
  <w:style w:type="paragraph" w:styleId="Inhopg7">
    <w:name w:val="toc 7"/>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320"/>
    </w:pPr>
    <w:rPr>
      <w:sz w:val="20"/>
      <w:szCs w:val="20"/>
    </w:rPr>
  </w:style>
  <w:style w:type="paragraph" w:styleId="Inhopg8">
    <w:name w:val="toc 8"/>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540"/>
    </w:pPr>
    <w:rPr>
      <w:sz w:val="20"/>
      <w:szCs w:val="20"/>
    </w:rPr>
  </w:style>
  <w:style w:type="paragraph" w:styleId="Inhopg9">
    <w:name w:val="toc 9"/>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760"/>
    </w:pPr>
    <w:rPr>
      <w:sz w:val="20"/>
      <w:szCs w:val="20"/>
    </w:rPr>
  </w:style>
  <w:style w:type="paragraph" w:styleId="Titel">
    <w:name w:val="Title"/>
    <w:basedOn w:val="Standaard"/>
    <w:link w:val="Titel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jc w:val="center"/>
      <w:outlineLvl w:val="0"/>
    </w:pPr>
    <w:rPr>
      <w:b/>
      <w:bCs/>
      <w:kern w:val="28"/>
      <w:sz w:val="32"/>
      <w:szCs w:val="32"/>
      <w:lang w:val="x-none" w:eastAsia="x-none"/>
    </w:rPr>
  </w:style>
  <w:style w:type="character" w:customStyle="1" w:styleId="TitelChar">
    <w:name w:val="Titel Char"/>
    <w:link w:val="Titel"/>
    <w:rsid w:val="004070F8"/>
    <w:rPr>
      <w:rFonts w:ascii="Lucida Sans" w:hAnsi="Lucida Sans" w:cs="Arial"/>
      <w:b/>
      <w:bCs/>
      <w:kern w:val="28"/>
      <w:sz w:val="32"/>
      <w:szCs w:val="32"/>
    </w:rPr>
  </w:style>
  <w:style w:type="paragraph" w:customStyle="1" w:styleId="Inspring2opsom">
    <w:name w:val="Inspring2 opsom"/>
    <w:basedOn w:val="Standaard"/>
    <w:rsid w:val="004070F8"/>
    <w:pPr>
      <w:numPr>
        <w:ilvl w:val="3"/>
        <w:numId w:val="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customStyle="1" w:styleId="Inspring3abc">
    <w:name w:val="Inspring3 abc"/>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Plattetekst">
    <w:name w:val="Body Text"/>
    <w:basedOn w:val="Standaard"/>
    <w:link w:val="Platte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PlattetekstChar">
    <w:name w:val="Platte tekst Char"/>
    <w:link w:val="Plattetekst"/>
    <w:rsid w:val="004070F8"/>
    <w:rPr>
      <w:rFonts w:ascii="Arial" w:eastAsia="SimSun" w:hAnsi="Arial" w:cs="Arial"/>
      <w:lang w:eastAsia="zh-CN"/>
    </w:rPr>
  </w:style>
  <w:style w:type="paragraph" w:styleId="Voetnoottekst">
    <w:name w:val="footnote text"/>
    <w:basedOn w:val="Standaard"/>
    <w:link w:val="Voetnoot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val="x-none" w:eastAsia="x-none"/>
    </w:rPr>
  </w:style>
  <w:style w:type="character" w:customStyle="1" w:styleId="VoetnoottekstChar">
    <w:name w:val="Voetnoottekst Char"/>
    <w:link w:val="Voetnoottekst"/>
    <w:rsid w:val="004070F8"/>
    <w:rPr>
      <w:rFonts w:ascii="Lucida Sans" w:hAnsi="Lucida Sans"/>
    </w:rPr>
  </w:style>
  <w:style w:type="character" w:styleId="Voetnootmarkering">
    <w:name w:val="footnote reference"/>
    <w:rsid w:val="004070F8"/>
    <w:rPr>
      <w:vertAlign w:val="superscript"/>
    </w:rPr>
  </w:style>
  <w:style w:type="numbering" w:customStyle="1" w:styleId="OpmaakprofielMeerdereniveaus">
    <w:name w:val="Opmaakprofiel Meerdere niveaus"/>
    <w:basedOn w:val="Geenlijst"/>
    <w:rsid w:val="004070F8"/>
    <w:pPr>
      <w:numPr>
        <w:numId w:val="5"/>
      </w:numPr>
    </w:pPr>
  </w:style>
  <w:style w:type="paragraph" w:styleId="Tekstopmerking">
    <w:name w:val="annotation text"/>
    <w:basedOn w:val="Standaard"/>
    <w:link w:val="Tekstopmerking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TekstopmerkingChar">
    <w:name w:val="Tekst opmerking Char"/>
    <w:link w:val="Tekstopmerking"/>
    <w:rsid w:val="004070F8"/>
    <w:rPr>
      <w:rFonts w:ascii="Arial" w:eastAsia="SimSun" w:hAnsi="Arial" w:cs="Arial"/>
      <w:lang w:eastAsia="zh-CN"/>
    </w:rPr>
  </w:style>
  <w:style w:type="paragraph" w:customStyle="1" w:styleId="Lijstalinea1">
    <w:name w:val="Lijstalinea1"/>
    <w:basedOn w:val="Standaard"/>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contextualSpacing/>
    </w:pPr>
    <w:rPr>
      <w:rFonts w:ascii="Cambria" w:eastAsia="MS ??" w:hAnsi="Cambria"/>
      <w:sz w:val="24"/>
      <w:lang w:eastAsia="ja-JP"/>
    </w:rPr>
  </w:style>
  <w:style w:type="character" w:customStyle="1" w:styleId="VoettekstChar">
    <w:name w:val="Voettekst Char"/>
    <w:link w:val="Voettekst"/>
    <w:rsid w:val="004070F8"/>
    <w:rPr>
      <w:rFonts w:ascii="Lucida Sans" w:hAnsi="Lucida Sans"/>
      <w:sz w:val="18"/>
      <w:szCs w:val="24"/>
    </w:rPr>
  </w:style>
  <w:style w:type="paragraph" w:styleId="Plattetekstinspringen">
    <w:name w:val="Body Text Indent"/>
    <w:basedOn w:val="Standaard"/>
    <w:link w:val="Plattetekstinspringen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120" w:line="290" w:lineRule="exact"/>
      <w:ind w:left="283"/>
    </w:pPr>
    <w:rPr>
      <w:sz w:val="20"/>
      <w:szCs w:val="20"/>
      <w:lang w:val="x-none" w:eastAsia="x-none"/>
    </w:rPr>
  </w:style>
  <w:style w:type="character" w:customStyle="1" w:styleId="PlattetekstinspringenChar">
    <w:name w:val="Platte tekst inspringen Char"/>
    <w:link w:val="Plattetekstinspringen"/>
    <w:rsid w:val="004070F8"/>
    <w:rPr>
      <w:rFonts w:ascii="Lucida Sans" w:hAnsi="Lucida Sans"/>
    </w:rPr>
  </w:style>
  <w:style w:type="paragraph" w:customStyle="1" w:styleId="Definitielijst">
    <w:name w:val="Definitielijst"/>
    <w:basedOn w:val="Standaard"/>
    <w:next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60"/>
    </w:pPr>
    <w:rPr>
      <w:rFonts w:ascii="Times New Roman" w:hAnsi="Times New Roman" w:cs="Arial"/>
      <w:snapToGrid w:val="0"/>
      <w:sz w:val="24"/>
      <w:szCs w:val="20"/>
    </w:rPr>
  </w:style>
  <w:style w:type="paragraph" w:styleId="Plattetekst2">
    <w:name w:val="Body Text 2"/>
    <w:basedOn w:val="Standaard"/>
    <w:link w:val="Plattetekst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i/>
      <w:color w:val="008000"/>
      <w:sz w:val="20"/>
      <w:szCs w:val="20"/>
      <w:lang w:val="x-none" w:eastAsia="zh-CN"/>
    </w:rPr>
  </w:style>
  <w:style w:type="character" w:customStyle="1" w:styleId="Plattetekst2Char">
    <w:name w:val="Platte tekst 2 Char"/>
    <w:link w:val="Plattetekst2"/>
    <w:rsid w:val="004070F8"/>
    <w:rPr>
      <w:rFonts w:ascii="Lucida Sans" w:eastAsia="SimSun" w:hAnsi="Lucida Sans" w:cs="Arial"/>
      <w:i/>
      <w:color w:val="008000"/>
      <w:lang w:eastAsia="zh-CN"/>
    </w:rPr>
  </w:style>
  <w:style w:type="paragraph" w:styleId="Plattetekst3">
    <w:name w:val="Body Text 3"/>
    <w:basedOn w:val="Standaard"/>
    <w:link w:val="Plattetekst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olor w:val="008000"/>
      <w:sz w:val="20"/>
      <w:szCs w:val="20"/>
      <w:lang w:val="x-none" w:eastAsia="zh-CN"/>
    </w:rPr>
  </w:style>
  <w:style w:type="character" w:customStyle="1" w:styleId="Plattetekst3Char">
    <w:name w:val="Platte tekst 3 Char"/>
    <w:link w:val="Plattetekst3"/>
    <w:rsid w:val="004070F8"/>
    <w:rPr>
      <w:rFonts w:ascii="Lucida Sans" w:eastAsia="SimSun" w:hAnsi="Lucida Sans" w:cs="Arial"/>
      <w:color w:val="008000"/>
      <w:lang w:eastAsia="zh-CN"/>
    </w:rPr>
  </w:style>
  <w:style w:type="paragraph" w:styleId="Normaalweb">
    <w:name w:val="Normal (Web)"/>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00" w:beforeAutospacing="1" w:after="100" w:afterAutospacing="1" w:line="240" w:lineRule="auto"/>
    </w:pPr>
    <w:rPr>
      <w:rFonts w:ascii="Times New Roman" w:hAnsi="Times New Roman"/>
      <w:sz w:val="24"/>
    </w:rPr>
  </w:style>
  <w:style w:type="character" w:styleId="Verwijzingopmerking">
    <w:name w:val="annotation reference"/>
    <w:rsid w:val="004070F8"/>
    <w:rPr>
      <w:sz w:val="16"/>
      <w:szCs w:val="16"/>
    </w:rPr>
  </w:style>
  <w:style w:type="paragraph" w:styleId="Onderwerpvanopmerking">
    <w:name w:val="annotation subject"/>
    <w:basedOn w:val="Tekstopmerking"/>
    <w:next w:val="Tekstopmerking"/>
    <w:link w:val="OnderwerpvanopmerkingChar"/>
    <w:rsid w:val="004070F8"/>
    <w:rPr>
      <w:rFonts w:ascii="Kievit-Book" w:hAnsi="Kievit-Book"/>
      <w:b/>
      <w:bCs/>
    </w:rPr>
  </w:style>
  <w:style w:type="character" w:customStyle="1" w:styleId="OnderwerpvanopmerkingChar">
    <w:name w:val="Onderwerp van opmerking Char"/>
    <w:link w:val="Onderwerpvanopmerking"/>
    <w:rsid w:val="004070F8"/>
    <w:rPr>
      <w:rFonts w:ascii="Kievit-Book" w:eastAsia="SimSun" w:hAnsi="Kievit-Book" w:cs="Arial"/>
      <w:b/>
      <w:bCs/>
      <w:lang w:eastAsia="zh-CN"/>
    </w:rPr>
  </w:style>
  <w:style w:type="paragraph" w:styleId="Index1">
    <w:name w:val="index 1"/>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220" w:hanging="220"/>
    </w:pPr>
    <w:rPr>
      <w:rFonts w:ascii="Times New Roman" w:eastAsia="SimSun" w:hAnsi="Times New Roman" w:cs="Arial"/>
      <w:sz w:val="20"/>
      <w:szCs w:val="20"/>
      <w:lang w:eastAsia="zh-CN"/>
    </w:rPr>
  </w:style>
  <w:style w:type="paragraph" w:styleId="Index2">
    <w:name w:val="index 2"/>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440" w:hanging="220"/>
    </w:pPr>
    <w:rPr>
      <w:rFonts w:ascii="Times New Roman" w:eastAsia="SimSun" w:hAnsi="Times New Roman" w:cs="Arial"/>
      <w:sz w:val="20"/>
      <w:szCs w:val="20"/>
      <w:lang w:eastAsia="zh-CN"/>
    </w:rPr>
  </w:style>
  <w:style w:type="paragraph" w:styleId="Index3">
    <w:name w:val="index 3"/>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660" w:hanging="220"/>
    </w:pPr>
    <w:rPr>
      <w:rFonts w:ascii="Times New Roman" w:eastAsia="SimSun" w:hAnsi="Times New Roman" w:cs="Arial"/>
      <w:sz w:val="20"/>
      <w:szCs w:val="20"/>
      <w:lang w:eastAsia="zh-CN"/>
    </w:rPr>
  </w:style>
  <w:style w:type="paragraph" w:styleId="Index4">
    <w:name w:val="index 4"/>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s="Arial"/>
      <w:color w:val="3366FF"/>
      <w:sz w:val="24"/>
      <w:lang w:eastAsia="zh-CN"/>
    </w:rPr>
  </w:style>
  <w:style w:type="paragraph" w:styleId="Index5">
    <w:name w:val="index 5"/>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100" w:hanging="220"/>
    </w:pPr>
    <w:rPr>
      <w:rFonts w:ascii="Times New Roman" w:eastAsia="SimSun" w:hAnsi="Times New Roman" w:cs="Arial"/>
      <w:sz w:val="20"/>
      <w:szCs w:val="20"/>
      <w:lang w:eastAsia="zh-CN"/>
    </w:rPr>
  </w:style>
  <w:style w:type="paragraph" w:styleId="Index6">
    <w:name w:val="index 6"/>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320" w:hanging="220"/>
    </w:pPr>
    <w:rPr>
      <w:rFonts w:ascii="Times New Roman" w:eastAsia="SimSun" w:hAnsi="Times New Roman" w:cs="Arial"/>
      <w:sz w:val="20"/>
      <w:szCs w:val="20"/>
      <w:lang w:eastAsia="zh-CN"/>
    </w:rPr>
  </w:style>
  <w:style w:type="paragraph" w:styleId="Index7">
    <w:name w:val="index 7"/>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540" w:hanging="220"/>
    </w:pPr>
    <w:rPr>
      <w:rFonts w:ascii="Times New Roman" w:eastAsia="SimSun" w:hAnsi="Times New Roman" w:cs="Arial"/>
      <w:sz w:val="20"/>
      <w:szCs w:val="20"/>
      <w:lang w:eastAsia="zh-CN"/>
    </w:rPr>
  </w:style>
  <w:style w:type="paragraph" w:styleId="Index8">
    <w:name w:val="index 8"/>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760" w:hanging="220"/>
    </w:pPr>
    <w:rPr>
      <w:rFonts w:ascii="Times New Roman" w:eastAsia="SimSun" w:hAnsi="Times New Roman" w:cs="Arial"/>
      <w:sz w:val="20"/>
      <w:szCs w:val="20"/>
      <w:lang w:eastAsia="zh-CN"/>
    </w:rPr>
  </w:style>
  <w:style w:type="paragraph" w:styleId="Index9">
    <w:name w:val="index 9"/>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980" w:hanging="220"/>
    </w:pPr>
    <w:rPr>
      <w:rFonts w:ascii="Times New Roman" w:eastAsia="SimSun" w:hAnsi="Times New Roman" w:cs="Arial"/>
      <w:sz w:val="20"/>
      <w:szCs w:val="20"/>
      <w:lang w:eastAsia="zh-CN"/>
    </w:rPr>
  </w:style>
  <w:style w:type="paragraph" w:styleId="Indexkop">
    <w:name w:val="index heading"/>
    <w:basedOn w:val="Standaard"/>
    <w:next w:val="Index1"/>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20" w:after="120" w:line="240" w:lineRule="auto"/>
    </w:pPr>
    <w:rPr>
      <w:rFonts w:ascii="Times New Roman" w:eastAsia="SimSun" w:hAnsi="Times New Roman" w:cs="Arial"/>
      <w:b/>
      <w:i/>
      <w:sz w:val="20"/>
      <w:szCs w:val="20"/>
      <w:lang w:eastAsia="zh-CN"/>
    </w:rPr>
  </w:style>
  <w:style w:type="paragraph" w:styleId="Lijstopsomteken">
    <w:name w:val="List Bullet"/>
    <w:basedOn w:val="Standaard"/>
    <w:autoRedefine/>
    <w:rsid w:val="004070F8"/>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right" w:pos="-442"/>
        <w:tab w:val="left" w:pos="0"/>
        <w:tab w:val="left" w:pos="221"/>
        <w:tab w:val="left" w:pos="442"/>
        <w:tab w:val="left" w:pos="663"/>
        <w:tab w:val="left" w:pos="1100"/>
        <w:tab w:val="left" w:pos="1321"/>
        <w:tab w:val="left" w:pos="2160"/>
        <w:tab w:val="left" w:pos="2880"/>
        <w:tab w:val="left" w:pos="3600"/>
        <w:tab w:val="left" w:pos="4321"/>
      </w:tabs>
      <w:overflowPunct w:val="0"/>
      <w:autoSpaceDE w:val="0"/>
      <w:autoSpaceDN w:val="0"/>
      <w:adjustRightInd w:val="0"/>
      <w:spacing w:line="260" w:lineRule="atLeast"/>
      <w:ind w:left="221" w:hanging="221"/>
      <w:textAlignment w:val="baseline"/>
    </w:pPr>
    <w:rPr>
      <w:rFonts w:ascii="TrumpMediaeval" w:hAnsi="TrumpMediaeval" w:cs="Arial"/>
      <w:spacing w:val="5"/>
      <w:szCs w:val="20"/>
      <w:lang w:eastAsia="zh-CN"/>
    </w:rPr>
  </w:style>
  <w:style w:type="paragraph" w:styleId="Plattetekstinspringen2">
    <w:name w:val="Body Text Indent 2"/>
    <w:basedOn w:val="Standaard"/>
    <w:link w:val="Plattetekstinspringen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40"/>
    </w:pPr>
    <w:rPr>
      <w:rFonts w:eastAsia="SimSun"/>
      <w:sz w:val="20"/>
      <w:szCs w:val="20"/>
      <w:lang w:val="x-none" w:eastAsia="zh-CN"/>
    </w:rPr>
  </w:style>
  <w:style w:type="character" w:customStyle="1" w:styleId="Plattetekstinspringen2Char">
    <w:name w:val="Platte tekst inspringen 2 Char"/>
    <w:link w:val="Plattetekstinspringen2"/>
    <w:rsid w:val="004070F8"/>
    <w:rPr>
      <w:rFonts w:ascii="Lucida Sans" w:eastAsia="SimSun" w:hAnsi="Lucida Sans" w:cs="Arial"/>
      <w:lang w:eastAsia="zh-CN"/>
    </w:rPr>
  </w:style>
  <w:style w:type="paragraph" w:styleId="Plattetekstinspringen3">
    <w:name w:val="Body Text Indent 3"/>
    <w:basedOn w:val="Standaard"/>
    <w:link w:val="Plattetekstinspringen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hanging="12"/>
    </w:pPr>
    <w:rPr>
      <w:rFonts w:eastAsia="SimSun"/>
      <w:sz w:val="20"/>
      <w:szCs w:val="20"/>
      <w:lang w:val="x-none" w:eastAsia="zh-CN"/>
    </w:rPr>
  </w:style>
  <w:style w:type="character" w:customStyle="1" w:styleId="Plattetekstinspringen3Char">
    <w:name w:val="Platte tekst inspringen 3 Char"/>
    <w:link w:val="Plattetekstinspringen3"/>
    <w:rsid w:val="004070F8"/>
    <w:rPr>
      <w:rFonts w:ascii="Lucida Sans" w:eastAsia="SimSun" w:hAnsi="Lucida Sans" w:cs="Arial"/>
      <w:lang w:eastAsia="zh-CN"/>
    </w:rPr>
  </w:style>
  <w:style w:type="paragraph" w:styleId="Documentstructuur">
    <w:name w:val="Document Map"/>
    <w:basedOn w:val="Standaard"/>
    <w:link w:val="DocumentstructuurChar"/>
    <w:rsid w:val="004070F8"/>
    <w:pPr>
      <w:shd w:val="clear" w:color="auto" w:fill="00008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Tahoma" w:eastAsia="SimSun" w:hAnsi="Tahoma"/>
      <w:sz w:val="20"/>
      <w:szCs w:val="20"/>
      <w:lang w:val="x-none" w:eastAsia="zh-CN"/>
    </w:rPr>
  </w:style>
  <w:style w:type="character" w:customStyle="1" w:styleId="DocumentstructuurChar">
    <w:name w:val="Documentstructuur Char"/>
    <w:link w:val="Documentstructuur"/>
    <w:rsid w:val="004070F8"/>
    <w:rPr>
      <w:rFonts w:ascii="Tahoma" w:eastAsia="SimSun" w:hAnsi="Tahoma" w:cs="Tahoma"/>
      <w:shd w:val="clear" w:color="auto" w:fill="000080"/>
      <w:lang w:eastAsia="zh-CN"/>
    </w:rPr>
  </w:style>
  <w:style w:type="paragraph" w:styleId="Standaardinspringing">
    <w:name w:val="Normal Inden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567"/>
    </w:pPr>
    <w:rPr>
      <w:sz w:val="20"/>
      <w:szCs w:val="20"/>
      <w:lang w:eastAsia="en-US"/>
    </w:rPr>
  </w:style>
  <w:style w:type="paragraph" w:customStyle="1" w:styleId="tab">
    <w:name w:val="tab"/>
    <w:basedOn w:val="Standaard"/>
    <w:rsid w:val="004070F8"/>
    <w:pPr>
      <w:numPr>
        <w:numId w:val="6"/>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hAnsi="Arial" w:cs="Arial"/>
      <w:sz w:val="20"/>
      <w:szCs w:val="20"/>
    </w:rPr>
  </w:style>
  <w:style w:type="character" w:styleId="GevolgdeHyperlink">
    <w:name w:val="FollowedHyperlink"/>
    <w:rsid w:val="00A66658"/>
    <w:rPr>
      <w:color w:val="800080"/>
      <w:u w:val="single"/>
    </w:rPr>
  </w:style>
  <w:style w:type="character" w:customStyle="1" w:styleId="Kop2Char">
    <w:name w:val="Kop 2 Char"/>
    <w:link w:val="Kop2"/>
    <w:rsid w:val="00C95D08"/>
    <w:rPr>
      <w:rFonts w:ascii="Lucida Sans" w:hAnsi="Lucida Sans" w:cs="Arial"/>
      <w:b/>
      <w:bCs/>
      <w:iCs/>
      <w:color w:val="00325F"/>
      <w:sz w:val="21"/>
      <w:szCs w:val="28"/>
    </w:rPr>
  </w:style>
  <w:style w:type="character" w:customStyle="1" w:styleId="Kop1Char">
    <w:name w:val="Kop 1 Char"/>
    <w:link w:val="Kop1"/>
    <w:locked/>
    <w:rsid w:val="00470F60"/>
    <w:rPr>
      <w:rFonts w:ascii="Lucida Sans" w:hAnsi="Lucida Sans"/>
      <w:b/>
      <w:bCs/>
      <w:color w:val="00325F"/>
      <w:kern w:val="32"/>
      <w:sz w:val="28"/>
      <w:szCs w:val="32"/>
      <w:lang w:val="x-none" w:eastAsia="x-none" w:bidi="ar-SA"/>
    </w:rPr>
  </w:style>
  <w:style w:type="character" w:customStyle="1" w:styleId="KoptekstChar">
    <w:name w:val="Koptekst Char"/>
    <w:link w:val="Koptekst"/>
    <w:uiPriority w:val="99"/>
    <w:locked/>
    <w:rsid w:val="00BD3662"/>
    <w:rPr>
      <w:rFonts w:ascii="Lucida Sans" w:hAnsi="Lucida Sans"/>
      <w:sz w:val="18"/>
      <w:szCs w:val="24"/>
    </w:rPr>
  </w:style>
  <w:style w:type="character" w:styleId="Tekstvantijdelijkeaanduiding">
    <w:name w:val="Placeholder Text"/>
    <w:basedOn w:val="Standaardalinea-lettertype"/>
    <w:uiPriority w:val="99"/>
    <w:semiHidden/>
    <w:rsid w:val="00E34BFC"/>
    <w:rPr>
      <w:color w:val="808080"/>
    </w:rPr>
  </w:style>
  <w:style w:type="table" w:styleId="Klassieketabel3">
    <w:name w:val="Table Classic 3"/>
    <w:basedOn w:val="Standaardtabel"/>
    <w:rsid w:val="00D64178"/>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envoudigetabel3">
    <w:name w:val="Table Simple 3"/>
    <w:basedOn w:val="Standaardtabel"/>
    <w:rsid w:val="00D64178"/>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raster1">
    <w:name w:val="Table Grid 1"/>
    <w:basedOn w:val="Standaardtabel"/>
    <w:rsid w:val="008B73B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Gegevensvet">
    <w:name w:val="Gegevens vet"/>
    <w:basedOn w:val="Gegevens"/>
    <w:next w:val="Gegevens"/>
    <w:rsid w:val="00C66CD5"/>
    <w:pPr>
      <w:framePr w:wrap="around" w:vAnchor="page" w:hAnchor="page" w:x="8449" w:y="2122"/>
      <w:suppressOverlap/>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8073">
      <w:bodyDiv w:val="1"/>
      <w:marLeft w:val="0"/>
      <w:marRight w:val="0"/>
      <w:marTop w:val="0"/>
      <w:marBottom w:val="0"/>
      <w:divBdr>
        <w:top w:val="none" w:sz="0" w:space="0" w:color="auto"/>
        <w:left w:val="none" w:sz="0" w:space="0" w:color="auto"/>
        <w:bottom w:val="none" w:sz="0" w:space="0" w:color="auto"/>
        <w:right w:val="none" w:sz="0" w:space="0" w:color="auto"/>
      </w:divBdr>
    </w:div>
    <w:div w:id="96022579">
      <w:bodyDiv w:val="1"/>
      <w:marLeft w:val="0"/>
      <w:marRight w:val="0"/>
      <w:marTop w:val="0"/>
      <w:marBottom w:val="0"/>
      <w:divBdr>
        <w:top w:val="none" w:sz="0" w:space="0" w:color="auto"/>
        <w:left w:val="none" w:sz="0" w:space="0" w:color="auto"/>
        <w:bottom w:val="none" w:sz="0" w:space="0" w:color="auto"/>
        <w:right w:val="none" w:sz="0" w:space="0" w:color="auto"/>
      </w:divBdr>
    </w:div>
    <w:div w:id="143740395">
      <w:bodyDiv w:val="1"/>
      <w:marLeft w:val="0"/>
      <w:marRight w:val="0"/>
      <w:marTop w:val="0"/>
      <w:marBottom w:val="0"/>
      <w:divBdr>
        <w:top w:val="none" w:sz="0" w:space="0" w:color="auto"/>
        <w:left w:val="none" w:sz="0" w:space="0" w:color="auto"/>
        <w:bottom w:val="none" w:sz="0" w:space="0" w:color="auto"/>
        <w:right w:val="none" w:sz="0" w:space="0" w:color="auto"/>
      </w:divBdr>
    </w:div>
    <w:div w:id="174152924">
      <w:bodyDiv w:val="1"/>
      <w:marLeft w:val="0"/>
      <w:marRight w:val="0"/>
      <w:marTop w:val="0"/>
      <w:marBottom w:val="0"/>
      <w:divBdr>
        <w:top w:val="none" w:sz="0" w:space="0" w:color="auto"/>
        <w:left w:val="none" w:sz="0" w:space="0" w:color="auto"/>
        <w:bottom w:val="none" w:sz="0" w:space="0" w:color="auto"/>
        <w:right w:val="none" w:sz="0" w:space="0" w:color="auto"/>
      </w:divBdr>
    </w:div>
    <w:div w:id="240454536">
      <w:bodyDiv w:val="1"/>
      <w:marLeft w:val="0"/>
      <w:marRight w:val="0"/>
      <w:marTop w:val="0"/>
      <w:marBottom w:val="0"/>
      <w:divBdr>
        <w:top w:val="none" w:sz="0" w:space="0" w:color="auto"/>
        <w:left w:val="none" w:sz="0" w:space="0" w:color="auto"/>
        <w:bottom w:val="none" w:sz="0" w:space="0" w:color="auto"/>
        <w:right w:val="none" w:sz="0" w:space="0" w:color="auto"/>
      </w:divBdr>
    </w:div>
    <w:div w:id="300234295">
      <w:bodyDiv w:val="1"/>
      <w:marLeft w:val="0"/>
      <w:marRight w:val="0"/>
      <w:marTop w:val="0"/>
      <w:marBottom w:val="0"/>
      <w:divBdr>
        <w:top w:val="none" w:sz="0" w:space="0" w:color="auto"/>
        <w:left w:val="none" w:sz="0" w:space="0" w:color="auto"/>
        <w:bottom w:val="none" w:sz="0" w:space="0" w:color="auto"/>
        <w:right w:val="none" w:sz="0" w:space="0" w:color="auto"/>
      </w:divBdr>
    </w:div>
    <w:div w:id="362171271">
      <w:bodyDiv w:val="1"/>
      <w:marLeft w:val="0"/>
      <w:marRight w:val="0"/>
      <w:marTop w:val="0"/>
      <w:marBottom w:val="0"/>
      <w:divBdr>
        <w:top w:val="none" w:sz="0" w:space="0" w:color="auto"/>
        <w:left w:val="none" w:sz="0" w:space="0" w:color="auto"/>
        <w:bottom w:val="none" w:sz="0" w:space="0" w:color="auto"/>
        <w:right w:val="none" w:sz="0" w:space="0" w:color="auto"/>
      </w:divBdr>
    </w:div>
    <w:div w:id="531959641">
      <w:bodyDiv w:val="1"/>
      <w:marLeft w:val="0"/>
      <w:marRight w:val="0"/>
      <w:marTop w:val="0"/>
      <w:marBottom w:val="0"/>
      <w:divBdr>
        <w:top w:val="none" w:sz="0" w:space="0" w:color="auto"/>
        <w:left w:val="none" w:sz="0" w:space="0" w:color="auto"/>
        <w:bottom w:val="none" w:sz="0" w:space="0" w:color="auto"/>
        <w:right w:val="none" w:sz="0" w:space="0" w:color="auto"/>
      </w:divBdr>
    </w:div>
    <w:div w:id="572012677">
      <w:bodyDiv w:val="1"/>
      <w:marLeft w:val="0"/>
      <w:marRight w:val="0"/>
      <w:marTop w:val="0"/>
      <w:marBottom w:val="0"/>
      <w:divBdr>
        <w:top w:val="none" w:sz="0" w:space="0" w:color="auto"/>
        <w:left w:val="none" w:sz="0" w:space="0" w:color="auto"/>
        <w:bottom w:val="none" w:sz="0" w:space="0" w:color="auto"/>
        <w:right w:val="none" w:sz="0" w:space="0" w:color="auto"/>
      </w:divBdr>
    </w:div>
    <w:div w:id="826897501">
      <w:bodyDiv w:val="1"/>
      <w:marLeft w:val="0"/>
      <w:marRight w:val="0"/>
      <w:marTop w:val="0"/>
      <w:marBottom w:val="0"/>
      <w:divBdr>
        <w:top w:val="none" w:sz="0" w:space="0" w:color="auto"/>
        <w:left w:val="none" w:sz="0" w:space="0" w:color="auto"/>
        <w:bottom w:val="none" w:sz="0" w:space="0" w:color="auto"/>
        <w:right w:val="none" w:sz="0" w:space="0" w:color="auto"/>
      </w:divBdr>
    </w:div>
    <w:div w:id="948463471">
      <w:bodyDiv w:val="1"/>
      <w:marLeft w:val="0"/>
      <w:marRight w:val="0"/>
      <w:marTop w:val="0"/>
      <w:marBottom w:val="0"/>
      <w:divBdr>
        <w:top w:val="none" w:sz="0" w:space="0" w:color="auto"/>
        <w:left w:val="none" w:sz="0" w:space="0" w:color="auto"/>
        <w:bottom w:val="none" w:sz="0" w:space="0" w:color="auto"/>
        <w:right w:val="none" w:sz="0" w:space="0" w:color="auto"/>
      </w:divBdr>
    </w:div>
    <w:div w:id="1029331450">
      <w:bodyDiv w:val="1"/>
      <w:marLeft w:val="0"/>
      <w:marRight w:val="0"/>
      <w:marTop w:val="0"/>
      <w:marBottom w:val="0"/>
      <w:divBdr>
        <w:top w:val="none" w:sz="0" w:space="0" w:color="auto"/>
        <w:left w:val="none" w:sz="0" w:space="0" w:color="auto"/>
        <w:bottom w:val="none" w:sz="0" w:space="0" w:color="auto"/>
        <w:right w:val="none" w:sz="0" w:space="0" w:color="auto"/>
      </w:divBdr>
    </w:div>
    <w:div w:id="1153836506">
      <w:bodyDiv w:val="1"/>
      <w:marLeft w:val="0"/>
      <w:marRight w:val="0"/>
      <w:marTop w:val="0"/>
      <w:marBottom w:val="0"/>
      <w:divBdr>
        <w:top w:val="none" w:sz="0" w:space="0" w:color="auto"/>
        <w:left w:val="none" w:sz="0" w:space="0" w:color="auto"/>
        <w:bottom w:val="none" w:sz="0" w:space="0" w:color="auto"/>
        <w:right w:val="none" w:sz="0" w:space="0" w:color="auto"/>
      </w:divBdr>
    </w:div>
    <w:div w:id="1235312110">
      <w:bodyDiv w:val="1"/>
      <w:marLeft w:val="0"/>
      <w:marRight w:val="0"/>
      <w:marTop w:val="0"/>
      <w:marBottom w:val="0"/>
      <w:divBdr>
        <w:top w:val="none" w:sz="0" w:space="0" w:color="auto"/>
        <w:left w:val="none" w:sz="0" w:space="0" w:color="auto"/>
        <w:bottom w:val="none" w:sz="0" w:space="0" w:color="auto"/>
        <w:right w:val="none" w:sz="0" w:space="0" w:color="auto"/>
      </w:divBdr>
    </w:div>
    <w:div w:id="1308051282">
      <w:bodyDiv w:val="1"/>
      <w:marLeft w:val="0"/>
      <w:marRight w:val="0"/>
      <w:marTop w:val="0"/>
      <w:marBottom w:val="0"/>
      <w:divBdr>
        <w:top w:val="none" w:sz="0" w:space="0" w:color="auto"/>
        <w:left w:val="none" w:sz="0" w:space="0" w:color="auto"/>
        <w:bottom w:val="none" w:sz="0" w:space="0" w:color="auto"/>
        <w:right w:val="none" w:sz="0" w:space="0" w:color="auto"/>
      </w:divBdr>
    </w:div>
    <w:div w:id="1429738423">
      <w:bodyDiv w:val="1"/>
      <w:marLeft w:val="0"/>
      <w:marRight w:val="0"/>
      <w:marTop w:val="0"/>
      <w:marBottom w:val="0"/>
      <w:divBdr>
        <w:top w:val="none" w:sz="0" w:space="0" w:color="auto"/>
        <w:left w:val="none" w:sz="0" w:space="0" w:color="auto"/>
        <w:bottom w:val="none" w:sz="0" w:space="0" w:color="auto"/>
        <w:right w:val="none" w:sz="0" w:space="0" w:color="auto"/>
      </w:divBdr>
    </w:div>
    <w:div w:id="1447852600">
      <w:bodyDiv w:val="1"/>
      <w:marLeft w:val="0"/>
      <w:marRight w:val="0"/>
      <w:marTop w:val="0"/>
      <w:marBottom w:val="0"/>
      <w:divBdr>
        <w:top w:val="none" w:sz="0" w:space="0" w:color="auto"/>
        <w:left w:val="none" w:sz="0" w:space="0" w:color="auto"/>
        <w:bottom w:val="none" w:sz="0" w:space="0" w:color="auto"/>
        <w:right w:val="none" w:sz="0" w:space="0" w:color="auto"/>
      </w:divBdr>
    </w:div>
    <w:div w:id="1466124161">
      <w:bodyDiv w:val="1"/>
      <w:marLeft w:val="0"/>
      <w:marRight w:val="0"/>
      <w:marTop w:val="0"/>
      <w:marBottom w:val="0"/>
      <w:divBdr>
        <w:top w:val="none" w:sz="0" w:space="0" w:color="auto"/>
        <w:left w:val="none" w:sz="0" w:space="0" w:color="auto"/>
        <w:bottom w:val="none" w:sz="0" w:space="0" w:color="auto"/>
        <w:right w:val="none" w:sz="0" w:space="0" w:color="auto"/>
      </w:divBdr>
    </w:div>
    <w:div w:id="1486123134">
      <w:bodyDiv w:val="1"/>
      <w:marLeft w:val="0"/>
      <w:marRight w:val="0"/>
      <w:marTop w:val="0"/>
      <w:marBottom w:val="0"/>
      <w:divBdr>
        <w:top w:val="none" w:sz="0" w:space="0" w:color="auto"/>
        <w:left w:val="none" w:sz="0" w:space="0" w:color="auto"/>
        <w:bottom w:val="none" w:sz="0" w:space="0" w:color="auto"/>
        <w:right w:val="none" w:sz="0" w:space="0" w:color="auto"/>
      </w:divBdr>
    </w:div>
    <w:div w:id="1504324343">
      <w:bodyDiv w:val="1"/>
      <w:marLeft w:val="0"/>
      <w:marRight w:val="0"/>
      <w:marTop w:val="0"/>
      <w:marBottom w:val="0"/>
      <w:divBdr>
        <w:top w:val="none" w:sz="0" w:space="0" w:color="auto"/>
        <w:left w:val="none" w:sz="0" w:space="0" w:color="auto"/>
        <w:bottom w:val="none" w:sz="0" w:space="0" w:color="auto"/>
        <w:right w:val="none" w:sz="0" w:space="0" w:color="auto"/>
      </w:divBdr>
    </w:div>
    <w:div w:id="1508640217">
      <w:bodyDiv w:val="1"/>
      <w:marLeft w:val="0"/>
      <w:marRight w:val="0"/>
      <w:marTop w:val="0"/>
      <w:marBottom w:val="0"/>
      <w:divBdr>
        <w:top w:val="none" w:sz="0" w:space="0" w:color="auto"/>
        <w:left w:val="none" w:sz="0" w:space="0" w:color="auto"/>
        <w:bottom w:val="none" w:sz="0" w:space="0" w:color="auto"/>
        <w:right w:val="none" w:sz="0" w:space="0" w:color="auto"/>
      </w:divBdr>
    </w:div>
    <w:div w:id="1604915547">
      <w:bodyDiv w:val="1"/>
      <w:marLeft w:val="0"/>
      <w:marRight w:val="0"/>
      <w:marTop w:val="0"/>
      <w:marBottom w:val="0"/>
      <w:divBdr>
        <w:top w:val="none" w:sz="0" w:space="0" w:color="auto"/>
        <w:left w:val="none" w:sz="0" w:space="0" w:color="auto"/>
        <w:bottom w:val="none" w:sz="0" w:space="0" w:color="auto"/>
        <w:right w:val="none" w:sz="0" w:space="0" w:color="auto"/>
      </w:divBdr>
    </w:div>
    <w:div w:id="1704595526">
      <w:bodyDiv w:val="1"/>
      <w:marLeft w:val="0"/>
      <w:marRight w:val="0"/>
      <w:marTop w:val="0"/>
      <w:marBottom w:val="0"/>
      <w:divBdr>
        <w:top w:val="none" w:sz="0" w:space="0" w:color="auto"/>
        <w:left w:val="none" w:sz="0" w:space="0" w:color="auto"/>
        <w:bottom w:val="none" w:sz="0" w:space="0" w:color="auto"/>
        <w:right w:val="none" w:sz="0" w:space="0" w:color="auto"/>
      </w:divBdr>
    </w:div>
    <w:div w:id="1714381367">
      <w:bodyDiv w:val="1"/>
      <w:marLeft w:val="0"/>
      <w:marRight w:val="0"/>
      <w:marTop w:val="0"/>
      <w:marBottom w:val="0"/>
      <w:divBdr>
        <w:top w:val="none" w:sz="0" w:space="0" w:color="auto"/>
        <w:left w:val="none" w:sz="0" w:space="0" w:color="auto"/>
        <w:bottom w:val="none" w:sz="0" w:space="0" w:color="auto"/>
        <w:right w:val="none" w:sz="0" w:space="0" w:color="auto"/>
      </w:divBdr>
    </w:div>
    <w:div w:id="1831404576">
      <w:bodyDiv w:val="1"/>
      <w:marLeft w:val="0"/>
      <w:marRight w:val="0"/>
      <w:marTop w:val="0"/>
      <w:marBottom w:val="0"/>
      <w:divBdr>
        <w:top w:val="none" w:sz="0" w:space="0" w:color="auto"/>
        <w:left w:val="none" w:sz="0" w:space="0" w:color="auto"/>
        <w:bottom w:val="none" w:sz="0" w:space="0" w:color="auto"/>
        <w:right w:val="none" w:sz="0" w:space="0" w:color="auto"/>
      </w:divBdr>
    </w:div>
    <w:div w:id="1831674583">
      <w:bodyDiv w:val="1"/>
      <w:marLeft w:val="0"/>
      <w:marRight w:val="0"/>
      <w:marTop w:val="0"/>
      <w:marBottom w:val="0"/>
      <w:divBdr>
        <w:top w:val="none" w:sz="0" w:space="0" w:color="auto"/>
        <w:left w:val="none" w:sz="0" w:space="0" w:color="auto"/>
        <w:bottom w:val="none" w:sz="0" w:space="0" w:color="auto"/>
        <w:right w:val="none" w:sz="0" w:space="0" w:color="auto"/>
      </w:divBdr>
    </w:div>
    <w:div w:id="1876430056">
      <w:bodyDiv w:val="1"/>
      <w:marLeft w:val="0"/>
      <w:marRight w:val="0"/>
      <w:marTop w:val="0"/>
      <w:marBottom w:val="0"/>
      <w:divBdr>
        <w:top w:val="none" w:sz="0" w:space="0" w:color="auto"/>
        <w:left w:val="none" w:sz="0" w:space="0" w:color="auto"/>
        <w:bottom w:val="none" w:sz="0" w:space="0" w:color="auto"/>
        <w:right w:val="none" w:sz="0" w:space="0" w:color="auto"/>
      </w:divBdr>
    </w:div>
    <w:div w:id="2002151186">
      <w:bodyDiv w:val="1"/>
      <w:marLeft w:val="0"/>
      <w:marRight w:val="0"/>
      <w:marTop w:val="0"/>
      <w:marBottom w:val="0"/>
      <w:divBdr>
        <w:top w:val="none" w:sz="0" w:space="0" w:color="auto"/>
        <w:left w:val="none" w:sz="0" w:space="0" w:color="auto"/>
        <w:bottom w:val="none" w:sz="0" w:space="0" w:color="auto"/>
        <w:right w:val="none" w:sz="0" w:space="0" w:color="auto"/>
      </w:divBdr>
    </w:div>
    <w:div w:id="202744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esktop\CNH-2019\Annex%20XVI%20K&amp;L\Annex%20XVI%20Kabels%20en%20leidingen%20bijlage%205%20Standaarddocumenten%20aanpassingsverzoek%20POS\POS%20Standaard%20nihil%20v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094BFB3E8E4AE6BB54A630DD25C7E2"/>
        <w:category>
          <w:name w:val="Algemeen"/>
          <w:gallery w:val="placeholder"/>
        </w:category>
        <w:types>
          <w:type w:val="bbPlcHdr"/>
        </w:types>
        <w:behaviors>
          <w:behavior w:val="content"/>
        </w:behaviors>
        <w:guid w:val="{31B31C3F-DC10-48D9-9307-0FB465D7150D}"/>
      </w:docPartPr>
      <w:docPartBody>
        <w:p w:rsidR="00000000" w:rsidRDefault="001B2E4A">
          <w:pPr>
            <w:pStyle w:val="9E094BFB3E8E4AE6BB54A630DD25C7E2"/>
          </w:pPr>
          <w:r w:rsidRPr="00BB7F70">
            <w:rPr>
              <w:highlight w:val="yellow"/>
            </w:rPr>
            <w:t>k&amp;l beheerder/locatie</w:t>
          </w:r>
        </w:p>
      </w:docPartBody>
    </w:docPart>
    <w:docPart>
      <w:docPartPr>
        <w:name w:val="475E2582EA2C4CA4AF2920A94A02A146"/>
        <w:category>
          <w:name w:val="Algemeen"/>
          <w:gallery w:val="placeholder"/>
        </w:category>
        <w:types>
          <w:type w:val="bbPlcHdr"/>
        </w:types>
        <w:behaviors>
          <w:behavior w:val="content"/>
        </w:behaviors>
        <w:guid w:val="{94D8CDDB-5478-4AA4-8BCC-178F067CEFBC}"/>
      </w:docPartPr>
      <w:docPartBody>
        <w:p w:rsidR="00000000" w:rsidRDefault="001B2E4A">
          <w:pPr>
            <w:pStyle w:val="475E2582EA2C4CA4AF2920A94A02A146"/>
          </w:pPr>
          <w:r w:rsidRPr="00BB7F70">
            <w:rPr>
              <w:rStyle w:val="Tekstvantijdelijkeaanduiding"/>
              <w:highlight w:val="yellow"/>
            </w:rPr>
            <w:t>Project</w:t>
          </w:r>
        </w:p>
      </w:docPartBody>
    </w:docPart>
    <w:docPart>
      <w:docPartPr>
        <w:name w:val="B4050FE32EFD4036BD10BC1E0641FDFC"/>
        <w:category>
          <w:name w:val="Algemeen"/>
          <w:gallery w:val="placeholder"/>
        </w:category>
        <w:types>
          <w:type w:val="bbPlcHdr"/>
        </w:types>
        <w:behaviors>
          <w:behavior w:val="content"/>
        </w:behaviors>
        <w:guid w:val="{BE300385-D0F5-4058-AAA4-98AAE08C9C65}"/>
      </w:docPartPr>
      <w:docPartBody>
        <w:p w:rsidR="00000000" w:rsidRDefault="001B2E4A">
          <w:pPr>
            <w:pStyle w:val="B4050FE32EFD4036BD10BC1E0641FDFC"/>
          </w:pPr>
          <w:r w:rsidRPr="00BB7F70">
            <w:rPr>
              <w:rStyle w:val="Tekstvantijdelijkeaanduiding"/>
              <w:highlight w:val="yellow"/>
            </w:rPr>
            <w:t>Datum</w:t>
          </w:r>
        </w:p>
      </w:docPartBody>
    </w:docPart>
    <w:docPart>
      <w:docPartPr>
        <w:name w:val="3BCA7A313BBA4546ACC63B094E0DC722"/>
        <w:category>
          <w:name w:val="Algemeen"/>
          <w:gallery w:val="placeholder"/>
        </w:category>
        <w:types>
          <w:type w:val="bbPlcHdr"/>
        </w:types>
        <w:behaviors>
          <w:behavior w:val="content"/>
        </w:behaviors>
        <w:guid w:val="{F325A4B1-292E-4166-9EB1-4A74B6C32C8E}"/>
      </w:docPartPr>
      <w:docPartBody>
        <w:p w:rsidR="00000000" w:rsidRDefault="001B2E4A">
          <w:pPr>
            <w:pStyle w:val="3BCA7A313BBA4546ACC63B094E0DC722"/>
          </w:pPr>
          <w:r w:rsidRPr="000B047D">
            <w:rPr>
              <w:rStyle w:val="Tekstvantijdelijkeaanduiding"/>
              <w:highlight w:val="yellow"/>
            </w:rPr>
            <w:t>Datum</w:t>
          </w:r>
        </w:p>
      </w:docPartBody>
    </w:docPart>
    <w:docPart>
      <w:docPartPr>
        <w:name w:val="E3C60FB2937D4897B2D8D1EB348172CE"/>
        <w:category>
          <w:name w:val="Algemeen"/>
          <w:gallery w:val="placeholder"/>
        </w:category>
        <w:types>
          <w:type w:val="bbPlcHdr"/>
        </w:types>
        <w:behaviors>
          <w:behavior w:val="content"/>
        </w:behaviors>
        <w:guid w:val="{54B5F4E1-47ED-44F5-95D6-F8CFB8CA5182}"/>
      </w:docPartPr>
      <w:docPartBody>
        <w:p w:rsidR="00000000" w:rsidRDefault="001B2E4A">
          <w:pPr>
            <w:pStyle w:val="E3C60FB2937D4897B2D8D1EB348172CE"/>
          </w:pPr>
          <w:r w:rsidRPr="000B047D">
            <w:rPr>
              <w:rStyle w:val="Tekstvantijdelijkeaanduiding"/>
              <w:highlight w:val="yellow"/>
            </w:rPr>
            <w:t>Versienummer</w:t>
          </w:r>
        </w:p>
      </w:docPartBody>
    </w:docPart>
    <w:docPart>
      <w:docPartPr>
        <w:name w:val="C47A3F7AEDCB4A44B3929196C8515C01"/>
        <w:category>
          <w:name w:val="Algemeen"/>
          <w:gallery w:val="placeholder"/>
        </w:category>
        <w:types>
          <w:type w:val="bbPlcHdr"/>
        </w:types>
        <w:behaviors>
          <w:behavior w:val="content"/>
        </w:behaviors>
        <w:guid w:val="{8B8A0A80-5DF1-427F-BA06-0F71948E60AD}"/>
      </w:docPartPr>
      <w:docPartBody>
        <w:p w:rsidR="00000000" w:rsidRDefault="001B2E4A">
          <w:pPr>
            <w:pStyle w:val="C47A3F7AEDCB4A44B3929196C8515C01"/>
          </w:pPr>
          <w:r w:rsidRPr="00D2532E">
            <w:rPr>
              <w:rStyle w:val="Tekstvantijdelijkeaanduiding"/>
              <w:highlight w:val="yellow"/>
            </w:rPr>
            <w:t>Zaaknummer</w:t>
          </w:r>
        </w:p>
      </w:docPartBody>
    </w:docPart>
    <w:docPart>
      <w:docPartPr>
        <w:name w:val="54F457290B0243CF8F703E56CA433780"/>
        <w:category>
          <w:name w:val="Algemeen"/>
          <w:gallery w:val="placeholder"/>
        </w:category>
        <w:types>
          <w:type w:val="bbPlcHdr"/>
        </w:types>
        <w:behaviors>
          <w:behavior w:val="content"/>
        </w:behaviors>
        <w:guid w:val="{38480B79-A568-4CF8-8633-51E6ED88844A}"/>
      </w:docPartPr>
      <w:docPartBody>
        <w:p w:rsidR="00000000" w:rsidRDefault="001B2E4A">
          <w:pPr>
            <w:pStyle w:val="54F457290B0243CF8F703E56CA433780"/>
          </w:pPr>
          <w:r w:rsidRPr="000B047D">
            <w:rPr>
              <w:rStyle w:val="Tekstvantijdelijkeaanduiding"/>
              <w:highlight w:val="yellow"/>
            </w:rPr>
            <w:t>Bestandsnaam</w:t>
          </w:r>
        </w:p>
      </w:docPartBody>
    </w:docPart>
    <w:docPart>
      <w:docPartPr>
        <w:name w:val="AC8696005FFB4C3CB98AC70169A8FE1D"/>
        <w:category>
          <w:name w:val="Algemeen"/>
          <w:gallery w:val="placeholder"/>
        </w:category>
        <w:types>
          <w:type w:val="bbPlcHdr"/>
        </w:types>
        <w:behaviors>
          <w:behavior w:val="content"/>
        </w:behaviors>
        <w:guid w:val="{47DE8F3A-2C21-49BC-9CD9-CFEA4D7DE1CB}"/>
      </w:docPartPr>
      <w:docPartBody>
        <w:p w:rsidR="00000000" w:rsidRDefault="001B2E4A">
          <w:pPr>
            <w:pStyle w:val="AC8696005FFB4C3CB98AC70169A8FE1D"/>
          </w:pPr>
          <w:r w:rsidRPr="000B047D">
            <w:rPr>
              <w:rStyle w:val="Tekstvantijdelijkeaanduiding"/>
              <w:highlight w:val="yellow"/>
            </w:rPr>
            <w:t>documentnummer</w:t>
          </w:r>
        </w:p>
      </w:docPartBody>
    </w:docPart>
    <w:docPart>
      <w:docPartPr>
        <w:name w:val="5A38B82C9BBD4F7FA8920846BE6F996D"/>
        <w:category>
          <w:name w:val="Algemeen"/>
          <w:gallery w:val="placeholder"/>
        </w:category>
        <w:types>
          <w:type w:val="bbPlcHdr"/>
        </w:types>
        <w:behaviors>
          <w:behavior w:val="content"/>
        </w:behaviors>
        <w:guid w:val="{A7BAE4FC-10FF-4D1E-84A1-96A2004AECE0}"/>
      </w:docPartPr>
      <w:docPartBody>
        <w:p w:rsidR="00000000" w:rsidRDefault="001B2E4A">
          <w:pPr>
            <w:pStyle w:val="5A38B82C9BBD4F7FA8920846BE6F996D"/>
          </w:pPr>
          <w:r w:rsidRPr="000B047D">
            <w:rPr>
              <w:rStyle w:val="Tekstvantijdelijkeaanduiding"/>
              <w:highlight w:val="yellow"/>
            </w:rPr>
            <w:t>Naam projectleider k&amp;l</w:t>
          </w:r>
        </w:p>
      </w:docPartBody>
    </w:docPart>
    <w:docPart>
      <w:docPartPr>
        <w:name w:val="658216687AF94F20B097B3E109A31078"/>
        <w:category>
          <w:name w:val="Algemeen"/>
          <w:gallery w:val="placeholder"/>
        </w:category>
        <w:types>
          <w:type w:val="bbPlcHdr"/>
        </w:types>
        <w:behaviors>
          <w:behavior w:val="content"/>
        </w:behaviors>
        <w:guid w:val="{C62DC371-2E2D-49EF-8FB8-0687D4D52081}"/>
      </w:docPartPr>
      <w:docPartBody>
        <w:p w:rsidR="00000000" w:rsidRDefault="001B2E4A">
          <w:pPr>
            <w:pStyle w:val="658216687AF94F20B097B3E109A31078"/>
          </w:pPr>
          <w:r w:rsidRPr="000B047D">
            <w:rPr>
              <w:rStyle w:val="Tekstvantijdelijkeaanduiding"/>
              <w:highlight w:val="yellow"/>
            </w:rPr>
            <w:t>Naam omgevingsmanager</w:t>
          </w:r>
        </w:p>
      </w:docPartBody>
    </w:docPart>
    <w:docPart>
      <w:docPartPr>
        <w:name w:val="36FA5FE24F584A598241AB2728756A6B"/>
        <w:category>
          <w:name w:val="Algemeen"/>
          <w:gallery w:val="placeholder"/>
        </w:category>
        <w:types>
          <w:type w:val="bbPlcHdr"/>
        </w:types>
        <w:behaviors>
          <w:behavior w:val="content"/>
        </w:behaviors>
        <w:guid w:val="{0228BC6E-0453-4F86-9E7F-1268E9C6F95E}"/>
      </w:docPartPr>
      <w:docPartBody>
        <w:p w:rsidR="00000000" w:rsidRDefault="001B2E4A">
          <w:pPr>
            <w:pStyle w:val="36FA5FE24F584A598241AB2728756A6B"/>
          </w:pPr>
          <w:r w:rsidRPr="000B047D">
            <w:rPr>
              <w:rStyle w:val="Tekstvantijdelijkeaanduiding"/>
              <w:highlight w:val="yellow"/>
            </w:rPr>
            <w:t>Naam programmamanager</w:t>
          </w:r>
        </w:p>
      </w:docPartBody>
    </w:docPart>
    <w:docPart>
      <w:docPartPr>
        <w:name w:val="B93ABF0FB2CC4D29B6B7403B3E518EA1"/>
        <w:category>
          <w:name w:val="Algemeen"/>
          <w:gallery w:val="placeholder"/>
        </w:category>
        <w:types>
          <w:type w:val="bbPlcHdr"/>
        </w:types>
        <w:behaviors>
          <w:behavior w:val="content"/>
        </w:behaviors>
        <w:guid w:val="{2925F3BB-2735-4FA0-A929-6891EE940A57}"/>
      </w:docPartPr>
      <w:docPartBody>
        <w:p w:rsidR="00000000" w:rsidRDefault="001B2E4A">
          <w:pPr>
            <w:pStyle w:val="B93ABF0FB2CC4D29B6B7403B3E518EA1"/>
          </w:pPr>
          <w:r w:rsidRPr="000B047D">
            <w:rPr>
              <w:rStyle w:val="Tekstvantijdelijkeaanduiding"/>
              <w:highlight w:val="yellow"/>
            </w:rPr>
            <w:t>Naam directeur B&amp;U</w:t>
          </w:r>
        </w:p>
      </w:docPartBody>
    </w:docPart>
    <w:docPart>
      <w:docPartPr>
        <w:name w:val="E8C5286AC2434021ADFCEFB167A593FD"/>
        <w:category>
          <w:name w:val="Algemeen"/>
          <w:gallery w:val="placeholder"/>
        </w:category>
        <w:types>
          <w:type w:val="bbPlcHdr"/>
        </w:types>
        <w:behaviors>
          <w:behavior w:val="content"/>
        </w:behaviors>
        <w:guid w:val="{6EE87903-6499-410A-B30F-17735B64A8AD}"/>
      </w:docPartPr>
      <w:docPartBody>
        <w:p w:rsidR="00000000" w:rsidRDefault="001B2E4A">
          <w:pPr>
            <w:pStyle w:val="E8C5286AC2434021ADFCEFB167A593FD"/>
          </w:pPr>
          <w:r w:rsidRPr="00C516E9">
            <w:rPr>
              <w:rStyle w:val="Tekstvantijdelijkeaanduiding"/>
            </w:rPr>
            <w:t>Klik hier als u tekst wilt invoeren.</w:t>
          </w:r>
        </w:p>
      </w:docPartBody>
    </w:docPart>
    <w:docPart>
      <w:docPartPr>
        <w:name w:val="76F54399E0784B259CB838AF38BC4AD7"/>
        <w:category>
          <w:name w:val="Algemeen"/>
          <w:gallery w:val="placeholder"/>
        </w:category>
        <w:types>
          <w:type w:val="bbPlcHdr"/>
        </w:types>
        <w:behaviors>
          <w:behavior w:val="content"/>
        </w:behaviors>
        <w:guid w:val="{D035BFED-0B7F-4A38-920A-3EB300E95FF4}"/>
      </w:docPartPr>
      <w:docPartBody>
        <w:p w:rsidR="00000000" w:rsidRDefault="001B2E4A">
          <w:pPr>
            <w:pStyle w:val="76F54399E0784B259CB838AF38BC4AD7"/>
          </w:pPr>
          <w:r w:rsidRPr="00BB7F70">
            <w:rPr>
              <w:rStyle w:val="Tekstvantijdelijkeaanduiding"/>
              <w:highlight w:val="yellow"/>
            </w:rPr>
            <w:t>contractnummer</w:t>
          </w:r>
        </w:p>
      </w:docPartBody>
    </w:docPart>
    <w:docPart>
      <w:docPartPr>
        <w:name w:val="D27E3F33FE4340CAB40870E934A5725B"/>
        <w:category>
          <w:name w:val="Algemeen"/>
          <w:gallery w:val="placeholder"/>
        </w:category>
        <w:types>
          <w:type w:val="bbPlcHdr"/>
        </w:types>
        <w:behaviors>
          <w:behavior w:val="content"/>
        </w:behaviors>
        <w:guid w:val="{D56B7B57-526D-4056-8B8F-64EA070743FC}"/>
      </w:docPartPr>
      <w:docPartBody>
        <w:p w:rsidR="00000000" w:rsidRDefault="001B2E4A">
          <w:pPr>
            <w:pStyle w:val="D27E3F33FE4340CAB40870E934A5725B"/>
          </w:pPr>
          <w:r w:rsidRPr="00D03927">
            <w:rPr>
              <w:rStyle w:val="Tekstvantijdelijkeaanduiding"/>
              <w:highlight w:val="yellow"/>
            </w:rPr>
            <w:t>functie, de heer/mevrouw + naam</w:t>
          </w:r>
        </w:p>
      </w:docPartBody>
    </w:docPart>
    <w:docPart>
      <w:docPartPr>
        <w:name w:val="54E0A567882A405C9C52FCCF70884C60"/>
        <w:category>
          <w:name w:val="Algemeen"/>
          <w:gallery w:val="placeholder"/>
        </w:category>
        <w:types>
          <w:type w:val="bbPlcHdr"/>
        </w:types>
        <w:behaviors>
          <w:behavior w:val="content"/>
        </w:behaviors>
        <w:guid w:val="{616CFBD4-A578-47DB-971E-2AF76C7F203A}"/>
      </w:docPartPr>
      <w:docPartBody>
        <w:p w:rsidR="00000000" w:rsidRDefault="001B2E4A">
          <w:pPr>
            <w:pStyle w:val="54E0A567882A405C9C52FCCF70884C60"/>
          </w:pPr>
          <w:r w:rsidRPr="00592C47">
            <w:rPr>
              <w:rStyle w:val="Tekstvantijdelijkeaanduiding"/>
              <w:i/>
              <w:highlight w:val="yellow"/>
            </w:rPr>
            <w:t>Netbeheerder</w:t>
          </w:r>
          <w:r w:rsidRPr="00592C47">
            <w:rPr>
              <w:rStyle w:val="Tekstvantijdelijkeaanduiding"/>
              <w:highlight w:val="yellow"/>
            </w:rPr>
            <w:t xml:space="preserve">, statutair gevestigd te </w:t>
          </w:r>
          <w:r w:rsidRPr="00592C47">
            <w:rPr>
              <w:rStyle w:val="Tekstvantijdelijkeaanduiding"/>
              <w:i/>
              <w:highlight w:val="yellow"/>
            </w:rPr>
            <w:t>plaats</w:t>
          </w:r>
          <w:r w:rsidRPr="00592C47">
            <w:rPr>
              <w:rStyle w:val="Tekstvantijdelijkeaanduiding"/>
              <w:highlight w:val="yellow"/>
            </w:rPr>
            <w:t xml:space="preserve"> en kantoorhoudende op het adres </w:t>
          </w:r>
          <w:r w:rsidRPr="00592C47">
            <w:rPr>
              <w:rStyle w:val="Tekstvantijdelijkeaanduiding"/>
              <w:i/>
              <w:highlight w:val="yellow"/>
            </w:rPr>
            <w:t>adres</w:t>
          </w:r>
          <w:r w:rsidRPr="00592C47">
            <w:rPr>
              <w:rStyle w:val="Tekstvantijdelijkeaanduiding"/>
              <w:highlight w:val="yellow"/>
            </w:rPr>
            <w:t xml:space="preserve"> te </w:t>
          </w:r>
          <w:r w:rsidRPr="00592C47">
            <w:rPr>
              <w:rStyle w:val="Tekstvantijdelijkeaanduiding"/>
              <w:i/>
              <w:highlight w:val="yellow"/>
            </w:rPr>
            <w:t>plaats</w:t>
          </w:r>
          <w:r w:rsidRPr="00592C47">
            <w:rPr>
              <w:rStyle w:val="Tekstvantijdelijkeaanduiding"/>
              <w:highlight w:val="yellow"/>
            </w:rPr>
            <w:t>,</w:t>
          </w:r>
        </w:p>
      </w:docPartBody>
    </w:docPart>
    <w:docPart>
      <w:docPartPr>
        <w:name w:val="151A29D7EA3B4BB49D1CFC48539DE06B"/>
        <w:category>
          <w:name w:val="Algemeen"/>
          <w:gallery w:val="placeholder"/>
        </w:category>
        <w:types>
          <w:type w:val="bbPlcHdr"/>
        </w:types>
        <w:behaviors>
          <w:behavior w:val="content"/>
        </w:behaviors>
        <w:guid w:val="{7EC6F846-F2E2-4B09-B309-8C6573B4B2B7}"/>
      </w:docPartPr>
      <w:docPartBody>
        <w:p w:rsidR="00000000" w:rsidRDefault="001B2E4A">
          <w:pPr>
            <w:pStyle w:val="151A29D7EA3B4BB49D1CFC48539DE06B"/>
          </w:pPr>
          <w:r w:rsidRPr="00BB7F70">
            <w:rPr>
              <w:rStyle w:val="Tekstvantijdelijkeaanduiding"/>
              <w:highlight w:val="yellow"/>
            </w:rPr>
            <w:t>functie</w:t>
          </w:r>
        </w:p>
      </w:docPartBody>
    </w:docPart>
    <w:docPart>
      <w:docPartPr>
        <w:name w:val="C17BD6F69F2942B280E7336431B26EC3"/>
        <w:category>
          <w:name w:val="Algemeen"/>
          <w:gallery w:val="placeholder"/>
        </w:category>
        <w:types>
          <w:type w:val="bbPlcHdr"/>
        </w:types>
        <w:behaviors>
          <w:behavior w:val="content"/>
        </w:behaviors>
        <w:guid w:val="{4E934FD9-2A76-4CFD-A3D6-BFB9D7C5A0C0}"/>
      </w:docPartPr>
      <w:docPartBody>
        <w:p w:rsidR="00000000" w:rsidRDefault="001B2E4A">
          <w:pPr>
            <w:pStyle w:val="C17BD6F69F2942B280E7336431B26EC3"/>
          </w:pPr>
          <w:r>
            <w:rPr>
              <w:rStyle w:val="Tekstvantijdelijkeaanduiding"/>
              <w:highlight w:val="yellow"/>
            </w:rPr>
            <w:t>heer/mevrouw + n</w:t>
          </w:r>
          <w:r w:rsidRPr="00CB269A">
            <w:rPr>
              <w:rStyle w:val="Tekstvantijdelijkeaanduiding"/>
              <w:highlight w:val="yellow"/>
            </w:rPr>
            <w:t>aam</w:t>
          </w:r>
        </w:p>
      </w:docPartBody>
    </w:docPart>
    <w:docPart>
      <w:docPartPr>
        <w:name w:val="26FE6A0E718C449681E57117CDC21C95"/>
        <w:category>
          <w:name w:val="Algemeen"/>
          <w:gallery w:val="placeholder"/>
        </w:category>
        <w:types>
          <w:type w:val="bbPlcHdr"/>
        </w:types>
        <w:behaviors>
          <w:behavior w:val="content"/>
        </w:behaviors>
        <w:guid w:val="{9BC3E539-9DC2-49CF-8B3F-7C9667022599}"/>
      </w:docPartPr>
      <w:docPartBody>
        <w:p w:rsidR="00000000" w:rsidRDefault="001B2E4A">
          <w:pPr>
            <w:pStyle w:val="26FE6A0E718C449681E57117CDC21C95"/>
          </w:pPr>
          <w:r w:rsidRPr="00CB269A">
            <w:rPr>
              <w:rStyle w:val="Tekstvantijdelijkeaanduiding"/>
              <w:highlight w:val="yellow"/>
            </w:rPr>
            <w:t>kabels/leidingen</w:t>
          </w:r>
        </w:p>
      </w:docPartBody>
    </w:docPart>
    <w:docPart>
      <w:docPartPr>
        <w:name w:val="2E3E3703A8704640BABE7412BCA27F07"/>
        <w:category>
          <w:name w:val="Algemeen"/>
          <w:gallery w:val="placeholder"/>
        </w:category>
        <w:types>
          <w:type w:val="bbPlcHdr"/>
        </w:types>
        <w:behaviors>
          <w:behavior w:val="content"/>
        </w:behaviors>
        <w:guid w:val="{3C4FEE9A-BB45-41DE-8DE8-79496E9F0D9A}"/>
      </w:docPartPr>
      <w:docPartBody>
        <w:p w:rsidR="00000000" w:rsidRDefault="001B2E4A">
          <w:pPr>
            <w:pStyle w:val="2E3E3703A8704640BABE7412BCA27F07"/>
          </w:pPr>
          <w:r w:rsidRPr="00BB7F70">
            <w:rPr>
              <w:rStyle w:val="Tekstvantijdelijkeaanduiding"/>
              <w:highlight w:val="yellow"/>
            </w:rPr>
            <w:t>objectcode</w:t>
          </w:r>
          <w:r>
            <w:rPr>
              <w:rStyle w:val="Tekstvantijdelijkeaanduiding"/>
              <w:highlight w:val="yellow"/>
            </w:rPr>
            <w:t>s</w:t>
          </w:r>
        </w:p>
      </w:docPartBody>
    </w:docPart>
    <w:docPart>
      <w:docPartPr>
        <w:name w:val="B7E614EB0CAC4970B8F26C242BBC6961"/>
        <w:category>
          <w:name w:val="Algemeen"/>
          <w:gallery w:val="placeholder"/>
        </w:category>
        <w:types>
          <w:type w:val="bbPlcHdr"/>
        </w:types>
        <w:behaviors>
          <w:behavior w:val="content"/>
        </w:behaviors>
        <w:guid w:val="{6AFC1AC2-3FD0-4097-99AF-81FC0F4A5E57}"/>
      </w:docPartPr>
      <w:docPartBody>
        <w:p w:rsidR="00000000" w:rsidRDefault="001B2E4A">
          <w:pPr>
            <w:pStyle w:val="B7E614EB0CAC4970B8F26C242BBC6961"/>
          </w:pPr>
          <w:r>
            <w:rPr>
              <w:rStyle w:val="Tekstvantijdelijkeaanduiding"/>
              <w:highlight w:val="yellow"/>
            </w:rPr>
            <w:t>beschrijving p</w:t>
          </w:r>
          <w:r w:rsidRPr="00BB7F70">
            <w:rPr>
              <w:rStyle w:val="Tekstvantijdelijkeaanduiding"/>
              <w:highlight w:val="yellow"/>
            </w:rPr>
            <w:t>roject</w:t>
          </w:r>
        </w:p>
      </w:docPartBody>
    </w:docPart>
    <w:docPart>
      <w:docPartPr>
        <w:name w:val="ED98B3631D5745588DD2572EE7CDC416"/>
        <w:category>
          <w:name w:val="Algemeen"/>
          <w:gallery w:val="placeholder"/>
        </w:category>
        <w:types>
          <w:type w:val="bbPlcHdr"/>
        </w:types>
        <w:behaviors>
          <w:behavior w:val="content"/>
        </w:behaviors>
        <w:guid w:val="{4F19BA81-8BED-4EB1-9368-5B43C1D73A1B}"/>
      </w:docPartPr>
      <w:docPartBody>
        <w:p w:rsidR="00000000" w:rsidRDefault="001B2E4A">
          <w:pPr>
            <w:pStyle w:val="ED98B3631D5745588DD2572EE7CDC416"/>
          </w:pPr>
          <w:r w:rsidRPr="00BB7F70">
            <w:rPr>
              <w:rStyle w:val="Tekstvantijdelijkeaanduiding"/>
              <w:highlight w:val="yellow"/>
            </w:rPr>
            <w:t>Tekeningnummer</w:t>
          </w:r>
        </w:p>
      </w:docPartBody>
    </w:docPart>
    <w:docPart>
      <w:docPartPr>
        <w:name w:val="F1B98E4575F849D18FF1FAAFA103277A"/>
        <w:category>
          <w:name w:val="Algemeen"/>
          <w:gallery w:val="placeholder"/>
        </w:category>
        <w:types>
          <w:type w:val="bbPlcHdr"/>
        </w:types>
        <w:behaviors>
          <w:behavior w:val="content"/>
        </w:behaviors>
        <w:guid w:val="{63A2662C-1333-42B9-84EF-4353B6CF3F86}"/>
      </w:docPartPr>
      <w:docPartBody>
        <w:p w:rsidR="00000000" w:rsidRDefault="001B2E4A">
          <w:pPr>
            <w:pStyle w:val="F1B98E4575F849D18FF1FAAFA103277A"/>
          </w:pPr>
          <w:r w:rsidRPr="00BB7F70">
            <w:rPr>
              <w:rStyle w:val="Tekstvantijdelijkeaanduiding"/>
              <w:highlight w:val="yellow"/>
            </w:rPr>
            <w:t>datum</w:t>
          </w:r>
        </w:p>
      </w:docPartBody>
    </w:docPart>
    <w:docPart>
      <w:docPartPr>
        <w:name w:val="B72E7AD102B74A0298BFC454989855D4"/>
        <w:category>
          <w:name w:val="Algemeen"/>
          <w:gallery w:val="placeholder"/>
        </w:category>
        <w:types>
          <w:type w:val="bbPlcHdr"/>
        </w:types>
        <w:behaviors>
          <w:behavior w:val="content"/>
        </w:behaviors>
        <w:guid w:val="{980100C0-7144-4EC5-81FC-D492FBF025E8}"/>
      </w:docPartPr>
      <w:docPartBody>
        <w:p w:rsidR="00000000" w:rsidRDefault="001B2E4A">
          <w:pPr>
            <w:pStyle w:val="B72E7AD102B74A0298BFC454989855D4"/>
          </w:pPr>
          <w:r w:rsidRPr="00BB7F70">
            <w:rPr>
              <w:rStyle w:val="Tekstvantijdelijkeaanduiding"/>
              <w:highlight w:val="yellow"/>
            </w:rPr>
            <w:t>beschrijving verlegging/aanpassing/werkzaamheden</w:t>
          </w:r>
        </w:p>
      </w:docPartBody>
    </w:docPart>
    <w:docPart>
      <w:docPartPr>
        <w:name w:val="40C0A22FD056461F8CF80A953E64D1E3"/>
        <w:category>
          <w:name w:val="Algemeen"/>
          <w:gallery w:val="placeholder"/>
        </w:category>
        <w:types>
          <w:type w:val="bbPlcHdr"/>
        </w:types>
        <w:behaviors>
          <w:behavior w:val="content"/>
        </w:behaviors>
        <w:guid w:val="{C7823076-3FC7-4FE5-9677-06B6085DDA69}"/>
      </w:docPartPr>
      <w:docPartBody>
        <w:p w:rsidR="00000000" w:rsidRDefault="001B2E4A">
          <w:pPr>
            <w:pStyle w:val="40C0A22FD056461F8CF80A953E64D1E3"/>
          </w:pPr>
          <w:r w:rsidRPr="00BB7F70">
            <w:rPr>
              <w:rStyle w:val="Tekstvantijdelijkeaanduiding"/>
              <w:highlight w:val="yellow"/>
            </w:rPr>
            <w:t>uiterlijke datum gereed</w:t>
          </w:r>
        </w:p>
      </w:docPartBody>
    </w:docPart>
    <w:docPart>
      <w:docPartPr>
        <w:name w:val="4207E481AC7848B3938A492362C34A52"/>
        <w:category>
          <w:name w:val="Algemeen"/>
          <w:gallery w:val="placeholder"/>
        </w:category>
        <w:types>
          <w:type w:val="bbPlcHdr"/>
        </w:types>
        <w:behaviors>
          <w:behavior w:val="content"/>
        </w:behaviors>
        <w:guid w:val="{BD9D2D1B-5471-4D54-9801-5653FAD441F4}"/>
      </w:docPartPr>
      <w:docPartBody>
        <w:p w:rsidR="00000000" w:rsidRDefault="001B2E4A">
          <w:pPr>
            <w:pStyle w:val="4207E481AC7848B3938A492362C34A52"/>
          </w:pPr>
          <w:r w:rsidRPr="00CB269A">
            <w:rPr>
              <w:rStyle w:val="Tekstvantijdelijkeaanduiding"/>
              <w:highlight w:val="yellow"/>
            </w:rPr>
            <w:t>aantal weken</w:t>
          </w:r>
        </w:p>
      </w:docPartBody>
    </w:docPart>
    <w:docPart>
      <w:docPartPr>
        <w:name w:val="DC0BC8490DA54C17AB63165692EC4065"/>
        <w:category>
          <w:name w:val="Algemeen"/>
          <w:gallery w:val="placeholder"/>
        </w:category>
        <w:types>
          <w:type w:val="bbPlcHdr"/>
        </w:types>
        <w:behaviors>
          <w:behavior w:val="content"/>
        </w:behaviors>
        <w:guid w:val="{1E673E02-A4E6-4E1F-A116-00973354EF6A}"/>
      </w:docPartPr>
      <w:docPartBody>
        <w:p w:rsidR="00000000" w:rsidRDefault="001B2E4A">
          <w:pPr>
            <w:pStyle w:val="DC0BC8490DA54C17AB63165692EC4065"/>
          </w:pPr>
          <w:r w:rsidRPr="00CB269A">
            <w:rPr>
              <w:rStyle w:val="Tekstvantijdelijkeaanduiding"/>
              <w:highlight w:val="yellow"/>
            </w:rPr>
            <w:t>datum uitvoeringsgereed</w:t>
          </w:r>
        </w:p>
      </w:docPartBody>
    </w:docPart>
    <w:docPart>
      <w:docPartPr>
        <w:name w:val="C0C6AD3F95AB4615B5D5309915021BEC"/>
        <w:category>
          <w:name w:val="Algemeen"/>
          <w:gallery w:val="placeholder"/>
        </w:category>
        <w:types>
          <w:type w:val="bbPlcHdr"/>
        </w:types>
        <w:behaviors>
          <w:behavior w:val="content"/>
        </w:behaviors>
        <w:guid w:val="{2059F268-F050-4468-96E2-D3665D3B6904}"/>
      </w:docPartPr>
      <w:docPartBody>
        <w:p w:rsidR="00000000" w:rsidRDefault="001B2E4A">
          <w:pPr>
            <w:pStyle w:val="C0C6AD3F95AB4615B5D5309915021BEC"/>
          </w:pPr>
          <w:r w:rsidRPr="000B05C2">
            <w:rPr>
              <w:rStyle w:val="Tekstvantijdelijkeaanduiding"/>
              <w:highlight w:val="yellow"/>
            </w:rPr>
            <w:t>startdatum uitvoering project</w:t>
          </w:r>
        </w:p>
      </w:docPartBody>
    </w:docPart>
    <w:docPart>
      <w:docPartPr>
        <w:name w:val="CF5C45CADF7C4C6AB32A10831EF23C8E"/>
        <w:category>
          <w:name w:val="Algemeen"/>
          <w:gallery w:val="placeholder"/>
        </w:category>
        <w:types>
          <w:type w:val="bbPlcHdr"/>
        </w:types>
        <w:behaviors>
          <w:behavior w:val="content"/>
        </w:behaviors>
        <w:guid w:val="{140993B5-C8FB-4B25-8FFE-BAAB52AA5D66}"/>
      </w:docPartPr>
      <w:docPartBody>
        <w:p w:rsidR="00000000" w:rsidRDefault="001B2E4A">
          <w:pPr>
            <w:pStyle w:val="CF5C45CADF7C4C6AB32A10831EF23C8E"/>
          </w:pPr>
          <w:r>
            <w:rPr>
              <w:color w:val="808080"/>
              <w:highlight w:val="yellow"/>
            </w:rPr>
            <w:t>Lid 6</w:t>
          </w:r>
        </w:p>
      </w:docPartBody>
    </w:docPart>
    <w:docPart>
      <w:docPartPr>
        <w:name w:val="9C22D045F3FD4772BE013CECF4FBFED0"/>
        <w:category>
          <w:name w:val="Algemeen"/>
          <w:gallery w:val="placeholder"/>
        </w:category>
        <w:types>
          <w:type w:val="bbPlcHdr"/>
        </w:types>
        <w:behaviors>
          <w:behavior w:val="content"/>
        </w:behaviors>
        <w:guid w:val="{BFB8546C-DD22-4CA6-ADB1-3C242DE76B29}"/>
      </w:docPartPr>
      <w:docPartBody>
        <w:p w:rsidR="00000000" w:rsidRDefault="001B2E4A">
          <w:pPr>
            <w:pStyle w:val="9C22D045F3FD4772BE013CECF4FBFED0"/>
          </w:pPr>
          <w:r w:rsidRPr="003C702C">
            <w:rPr>
              <w:color w:val="808080"/>
              <w:highlight w:val="yellow"/>
            </w:rPr>
            <w:t xml:space="preserve">Ter voorbereiding en ondersteuning van de voornoemde activiteiten stelt Verzoeker een </w:t>
          </w:r>
          <w:r>
            <w:rPr>
              <w:color w:val="808080"/>
              <w:highlight w:val="yellow"/>
            </w:rPr>
            <w:tab/>
          </w:r>
          <w:r w:rsidRPr="003C702C">
            <w:rPr>
              <w:color w:val="808080"/>
              <w:highlight w:val="yellow"/>
            </w:rPr>
            <w:t xml:space="preserve">taakverdeling voor met bijbehorende planning. De taakverdeling en planning zijn </w:t>
          </w:r>
          <w:r>
            <w:rPr>
              <w:color w:val="808080"/>
              <w:highlight w:val="yellow"/>
            </w:rPr>
            <w:tab/>
          </w:r>
          <w:r w:rsidRPr="003C702C">
            <w:rPr>
              <w:color w:val="808080"/>
              <w:highlight w:val="yellow"/>
            </w:rPr>
            <w:t>bijgevoegd als bijlage F.</w:t>
          </w:r>
        </w:p>
      </w:docPartBody>
    </w:docPart>
    <w:docPart>
      <w:docPartPr>
        <w:name w:val="BD8C515B61F0448085E5E38D24670931"/>
        <w:category>
          <w:name w:val="Algemeen"/>
          <w:gallery w:val="placeholder"/>
        </w:category>
        <w:types>
          <w:type w:val="bbPlcHdr"/>
        </w:types>
        <w:behaviors>
          <w:behavior w:val="content"/>
        </w:behaviors>
        <w:guid w:val="{C383C570-BCDB-4306-9654-97E3D6992884}"/>
      </w:docPartPr>
      <w:docPartBody>
        <w:p w:rsidR="00000000" w:rsidRDefault="001B2E4A">
          <w:pPr>
            <w:pStyle w:val="BD8C515B61F0448085E5E38D24670931"/>
          </w:pPr>
          <w:r w:rsidRPr="00BB7F70">
            <w:rPr>
              <w:rStyle w:val="Tekstvantijdelijkeaanduiding"/>
              <w:highlight w:val="yellow"/>
            </w:rPr>
            <w:t>contactpersoon</w:t>
          </w:r>
        </w:p>
      </w:docPartBody>
    </w:docPart>
    <w:docPart>
      <w:docPartPr>
        <w:name w:val="6C27C456452F44F49A83E3B7662E3D4B"/>
        <w:category>
          <w:name w:val="Algemeen"/>
          <w:gallery w:val="placeholder"/>
        </w:category>
        <w:types>
          <w:type w:val="bbPlcHdr"/>
        </w:types>
        <w:behaviors>
          <w:behavior w:val="content"/>
        </w:behaviors>
        <w:guid w:val="{DE7F825A-8DAC-4E88-B821-65AE3081CBA7}"/>
      </w:docPartPr>
      <w:docPartBody>
        <w:p w:rsidR="00000000" w:rsidRDefault="001B2E4A">
          <w:pPr>
            <w:pStyle w:val="6C27C456452F44F49A83E3B7662E3D4B"/>
          </w:pPr>
          <w:r w:rsidRPr="00BB7F70">
            <w:rPr>
              <w:rStyle w:val="Tekstvantijdelijkeaanduiding"/>
              <w:highlight w:val="yellow"/>
            </w:rPr>
            <w:t>contactpersoon</w:t>
          </w:r>
        </w:p>
      </w:docPartBody>
    </w:docPart>
    <w:docPart>
      <w:docPartPr>
        <w:name w:val="7E49F3233D4E4D6AA9A34411C1AD1D58"/>
        <w:category>
          <w:name w:val="Algemeen"/>
          <w:gallery w:val="placeholder"/>
        </w:category>
        <w:types>
          <w:type w:val="bbPlcHdr"/>
        </w:types>
        <w:behaviors>
          <w:behavior w:val="content"/>
        </w:behaviors>
        <w:guid w:val="{44770B28-F5E1-4864-B6B1-8F4FB05B1FF0}"/>
      </w:docPartPr>
      <w:docPartBody>
        <w:p w:rsidR="00000000" w:rsidRDefault="001B2E4A">
          <w:pPr>
            <w:pStyle w:val="7E49F3233D4E4D6AA9A34411C1AD1D58"/>
          </w:pPr>
          <w:r w:rsidRPr="00BB7F70">
            <w:rPr>
              <w:rStyle w:val="Tekstvantijdelijkeaanduiding"/>
              <w:highlight w:val="yellow"/>
            </w:rPr>
            <w:t>adres</w:t>
          </w:r>
        </w:p>
      </w:docPartBody>
    </w:docPart>
    <w:docPart>
      <w:docPartPr>
        <w:name w:val="7E0DB9CEADD041C0B038427E8F9642E5"/>
        <w:category>
          <w:name w:val="Algemeen"/>
          <w:gallery w:val="placeholder"/>
        </w:category>
        <w:types>
          <w:type w:val="bbPlcHdr"/>
        </w:types>
        <w:behaviors>
          <w:behavior w:val="content"/>
        </w:behaviors>
        <w:guid w:val="{D92FD02C-BCCD-4DF2-8E34-146BDF1072CD}"/>
      </w:docPartPr>
      <w:docPartBody>
        <w:p w:rsidR="00000000" w:rsidRDefault="001B2E4A">
          <w:pPr>
            <w:pStyle w:val="7E0DB9CEADD041C0B038427E8F9642E5"/>
          </w:pPr>
          <w:r w:rsidRPr="00BB7F70">
            <w:rPr>
              <w:rStyle w:val="Tekstvantijdelijkeaanduiding"/>
              <w:highlight w:val="yellow"/>
            </w:rPr>
            <w:t>postcode en plaats</w:t>
          </w:r>
        </w:p>
      </w:docPartBody>
    </w:docPart>
    <w:docPart>
      <w:docPartPr>
        <w:name w:val="DF34007D492F46028EBD5D95867B7CA4"/>
        <w:category>
          <w:name w:val="Algemeen"/>
          <w:gallery w:val="placeholder"/>
        </w:category>
        <w:types>
          <w:type w:val="bbPlcHdr"/>
        </w:types>
        <w:behaviors>
          <w:behavior w:val="content"/>
        </w:behaviors>
        <w:guid w:val="{994D3483-D273-45F4-BE73-565EE52B1EA9}"/>
      </w:docPartPr>
      <w:docPartBody>
        <w:p w:rsidR="00000000" w:rsidRDefault="001B2E4A">
          <w:pPr>
            <w:pStyle w:val="DF34007D492F46028EBD5D95867B7CA4"/>
          </w:pPr>
          <w:r w:rsidRPr="00BB7F70">
            <w:rPr>
              <w:rStyle w:val="Tekstvantijdelijkeaanduiding"/>
              <w:highlight w:val="yellow"/>
            </w:rPr>
            <w:t>tel.nr</w:t>
          </w:r>
        </w:p>
      </w:docPartBody>
    </w:docPart>
    <w:docPart>
      <w:docPartPr>
        <w:name w:val="98A150A8EB234C26A98022A00334BAF2"/>
        <w:category>
          <w:name w:val="Algemeen"/>
          <w:gallery w:val="placeholder"/>
        </w:category>
        <w:types>
          <w:type w:val="bbPlcHdr"/>
        </w:types>
        <w:behaviors>
          <w:behavior w:val="content"/>
        </w:behaviors>
        <w:guid w:val="{EC8C1190-6354-4B8F-91E6-48952AC28524}"/>
      </w:docPartPr>
      <w:docPartBody>
        <w:p w:rsidR="00000000" w:rsidRDefault="001B2E4A">
          <w:pPr>
            <w:pStyle w:val="98A150A8EB234C26A98022A00334BAF2"/>
          </w:pPr>
          <w:r w:rsidRPr="00BB7F70">
            <w:rPr>
              <w:rStyle w:val="Tekstvantijdelijkeaanduiding"/>
              <w:highlight w:val="yellow"/>
            </w:rPr>
            <w:t>tel.nr</w:t>
          </w:r>
        </w:p>
      </w:docPartBody>
    </w:docPart>
    <w:docPart>
      <w:docPartPr>
        <w:name w:val="98D3EA0B1C384F119ABB5CCA8D45D7C1"/>
        <w:category>
          <w:name w:val="Algemeen"/>
          <w:gallery w:val="placeholder"/>
        </w:category>
        <w:types>
          <w:type w:val="bbPlcHdr"/>
        </w:types>
        <w:behaviors>
          <w:behavior w:val="content"/>
        </w:behaviors>
        <w:guid w:val="{081B5CA9-EA02-453B-A2AA-5BAA2F060C8D}"/>
      </w:docPartPr>
      <w:docPartBody>
        <w:p w:rsidR="00000000" w:rsidRDefault="001B2E4A">
          <w:pPr>
            <w:pStyle w:val="98D3EA0B1C384F119ABB5CCA8D45D7C1"/>
          </w:pPr>
          <w:r w:rsidRPr="00BB7F70">
            <w:rPr>
              <w:rStyle w:val="Tekstvantijdelijkeaanduiding"/>
              <w:highlight w:val="yellow"/>
              <w:lang w:val="en-US"/>
            </w:rPr>
            <w:t>e-mail adres</w:t>
          </w:r>
        </w:p>
      </w:docPartBody>
    </w:docPart>
    <w:docPart>
      <w:docPartPr>
        <w:name w:val="00FF3B7B4F274B3391208348A6E22A5C"/>
        <w:category>
          <w:name w:val="Algemeen"/>
          <w:gallery w:val="placeholder"/>
        </w:category>
        <w:types>
          <w:type w:val="bbPlcHdr"/>
        </w:types>
        <w:behaviors>
          <w:behavior w:val="content"/>
        </w:behaviors>
        <w:guid w:val="{A14F122C-16F4-4EA4-82FA-503C0F538294}"/>
      </w:docPartPr>
      <w:docPartBody>
        <w:p w:rsidR="00000000" w:rsidRDefault="001B2E4A">
          <w:pPr>
            <w:pStyle w:val="00FF3B7B4F274B3391208348A6E22A5C"/>
          </w:pPr>
          <w:r w:rsidRPr="00BB7F70">
            <w:rPr>
              <w:rStyle w:val="Tekstvantijdelijkeaanduiding"/>
              <w:highlight w:val="yellow"/>
              <w:lang w:val="en-US"/>
            </w:rPr>
            <w:t>e-mail adres</w:t>
          </w:r>
        </w:p>
      </w:docPartBody>
    </w:docPart>
    <w:docPart>
      <w:docPartPr>
        <w:name w:val="0C3E91EF6ECE4C8C99CE1569589D3F77"/>
        <w:category>
          <w:name w:val="Algemeen"/>
          <w:gallery w:val="placeholder"/>
        </w:category>
        <w:types>
          <w:type w:val="bbPlcHdr"/>
        </w:types>
        <w:behaviors>
          <w:behavior w:val="content"/>
        </w:behaviors>
        <w:guid w:val="{1AE60026-047B-41C4-BCCB-8D5FC2E2ED87}"/>
      </w:docPartPr>
      <w:docPartBody>
        <w:p w:rsidR="00000000" w:rsidRDefault="001B2E4A">
          <w:pPr>
            <w:pStyle w:val="0C3E91EF6ECE4C8C99CE1569589D3F77"/>
          </w:pPr>
          <w:r w:rsidRPr="009E11E9">
            <w:rPr>
              <w:rStyle w:val="Tekstvantijdelijkeaanduiding"/>
              <w:highlight w:val="yellow"/>
            </w:rPr>
            <w:t>rechtsgeldige vertegenwoordiger</w:t>
          </w:r>
          <w:r w:rsidRPr="007B52C3">
            <w:rPr>
              <w:rStyle w:val="Tekstvantijdelijkeaanduiding"/>
            </w:rPr>
            <w:t>.</w:t>
          </w:r>
        </w:p>
      </w:docPartBody>
    </w:docPart>
    <w:docPart>
      <w:docPartPr>
        <w:name w:val="94206BD22B5747E0AAE732DFDA02F653"/>
        <w:category>
          <w:name w:val="Algemeen"/>
          <w:gallery w:val="placeholder"/>
        </w:category>
        <w:types>
          <w:type w:val="bbPlcHdr"/>
        </w:types>
        <w:behaviors>
          <w:behavior w:val="content"/>
        </w:behaviors>
        <w:guid w:val="{B0C52F79-CA71-46AB-B835-8BA0F7F533E5}"/>
      </w:docPartPr>
      <w:docPartBody>
        <w:p w:rsidR="00000000" w:rsidRDefault="001B2E4A">
          <w:pPr>
            <w:pStyle w:val="94206BD22B5747E0AAE732DFDA02F653"/>
          </w:pPr>
          <w:r w:rsidRPr="00BB7F70">
            <w:rPr>
              <w:rStyle w:val="Tekstvantijdelijkeaanduiding"/>
              <w:highlight w:val="yellow"/>
            </w:rPr>
            <w:t>rechtsgeldige vertegenwoordiger</w:t>
          </w:r>
        </w:p>
      </w:docPartBody>
    </w:docPart>
    <w:docPart>
      <w:docPartPr>
        <w:name w:val="D905D3AF0FE245858D6E9CF72C56DE37"/>
        <w:category>
          <w:name w:val="Algemeen"/>
          <w:gallery w:val="placeholder"/>
        </w:category>
        <w:types>
          <w:type w:val="bbPlcHdr"/>
        </w:types>
        <w:behaviors>
          <w:behavior w:val="content"/>
        </w:behaviors>
        <w:guid w:val="{3D1EF92B-7E43-400C-B611-43053C86DD0F}"/>
      </w:docPartPr>
      <w:docPartBody>
        <w:p w:rsidR="00000000" w:rsidRDefault="001B2E4A">
          <w:pPr>
            <w:pStyle w:val="D905D3AF0FE245858D6E9CF72C56DE37"/>
          </w:pPr>
          <w:r w:rsidRPr="00BB7F70">
            <w:rPr>
              <w:rStyle w:val="Tekstvantijdelijkeaanduiding"/>
              <w:highlight w:val="yellow"/>
            </w:rPr>
            <w:t>plaats</w:t>
          </w:r>
        </w:p>
      </w:docPartBody>
    </w:docPart>
    <w:docPart>
      <w:docPartPr>
        <w:name w:val="692BBC2096EC47D2ABD9C0A2F739A404"/>
        <w:category>
          <w:name w:val="Algemeen"/>
          <w:gallery w:val="placeholder"/>
        </w:category>
        <w:types>
          <w:type w:val="bbPlcHdr"/>
        </w:types>
        <w:behaviors>
          <w:behavior w:val="content"/>
        </w:behaviors>
        <w:guid w:val="{1C1ED9E6-78BA-4590-B6A1-54C42A2B3FC5}"/>
      </w:docPartPr>
      <w:docPartBody>
        <w:p w:rsidR="00000000" w:rsidRDefault="001B2E4A">
          <w:pPr>
            <w:pStyle w:val="692BBC2096EC47D2ABD9C0A2F739A404"/>
          </w:pPr>
          <w:r w:rsidRPr="009E20E9">
            <w:rPr>
              <w:rFonts w:cs="Arial"/>
              <w:color w:val="7F7F7F" w:themeColor="text1" w:themeTint="80"/>
              <w:szCs w:val="19"/>
              <w:highlight w:val="yellow"/>
            </w:rPr>
            <w:t>Naam netbeheerder</w:t>
          </w:r>
        </w:p>
      </w:docPartBody>
    </w:docPart>
    <w:docPart>
      <w:docPartPr>
        <w:name w:val="DFD4D9B95BEB47F5A72F379C71ACB3F4"/>
        <w:category>
          <w:name w:val="Algemeen"/>
          <w:gallery w:val="placeholder"/>
        </w:category>
        <w:types>
          <w:type w:val="bbPlcHdr"/>
        </w:types>
        <w:behaviors>
          <w:behavior w:val="content"/>
        </w:behaviors>
        <w:guid w:val="{75520D8D-CFFD-4AC1-84BA-969A9FD5C6A3}"/>
      </w:docPartPr>
      <w:docPartBody>
        <w:p w:rsidR="00000000" w:rsidRDefault="001B2E4A">
          <w:pPr>
            <w:pStyle w:val="DFD4D9B95BEB47F5A72F379C71ACB3F4"/>
          </w:pPr>
          <w:r w:rsidRPr="00E97A0C">
            <w:rPr>
              <w:rFonts w:cs="Arial"/>
              <w:color w:val="7F7F7F" w:themeColor="text1" w:themeTint="80"/>
              <w:szCs w:val="19"/>
              <w:highlight w:val="yellow"/>
            </w:rPr>
            <w:t>Contractnummer POS</w:t>
          </w:r>
        </w:p>
      </w:docPartBody>
    </w:docPart>
    <w:docPart>
      <w:docPartPr>
        <w:name w:val="873B798EDF574951864183D261628E2C"/>
        <w:category>
          <w:name w:val="Algemeen"/>
          <w:gallery w:val="placeholder"/>
        </w:category>
        <w:types>
          <w:type w:val="bbPlcHdr"/>
        </w:types>
        <w:behaviors>
          <w:behavior w:val="content"/>
        </w:behaviors>
        <w:guid w:val="{C89AED40-8940-4F3E-B668-476ABE5A326D}"/>
      </w:docPartPr>
      <w:docPartBody>
        <w:p w:rsidR="00000000" w:rsidRDefault="001B2E4A">
          <w:pPr>
            <w:pStyle w:val="873B798EDF574951864183D261628E2C"/>
          </w:pPr>
          <w:r w:rsidRPr="00E97A0C">
            <w:rPr>
              <w:rStyle w:val="Tekstvantijdelijkeaanduiding"/>
              <w:highlight w:val="yellow"/>
            </w:rPr>
            <w:t>Objectcode</w:t>
          </w:r>
        </w:p>
      </w:docPartBody>
    </w:docPart>
    <w:docPart>
      <w:docPartPr>
        <w:name w:val="1CAB0D03316E4B1EAA3EACE342674844"/>
        <w:category>
          <w:name w:val="Algemeen"/>
          <w:gallery w:val="placeholder"/>
        </w:category>
        <w:types>
          <w:type w:val="bbPlcHdr"/>
        </w:types>
        <w:behaviors>
          <w:behavior w:val="content"/>
        </w:behaviors>
        <w:guid w:val="{D88777EF-EC69-436A-8D1B-6392CDDDE387}"/>
      </w:docPartPr>
      <w:docPartBody>
        <w:p w:rsidR="00000000" w:rsidRDefault="001B2E4A">
          <w:pPr>
            <w:pStyle w:val="1CAB0D03316E4B1EAA3EACE342674844"/>
          </w:pPr>
          <w:r w:rsidRPr="008B73B0">
            <w:rPr>
              <w:rStyle w:val="Tekstvantijdelijkeaanduiding"/>
              <w:highlight w:val="yellow"/>
            </w:rPr>
            <w:t>Omschrijving</w:t>
          </w:r>
        </w:p>
      </w:docPartBody>
    </w:docPart>
    <w:docPart>
      <w:docPartPr>
        <w:name w:val="597973567847439384412634A0D1EF5D"/>
        <w:category>
          <w:name w:val="Algemeen"/>
          <w:gallery w:val="placeholder"/>
        </w:category>
        <w:types>
          <w:type w:val="bbPlcHdr"/>
        </w:types>
        <w:behaviors>
          <w:behavior w:val="content"/>
        </w:behaviors>
        <w:guid w:val="{408AECF9-F2FB-4DD7-90E3-E8700109B3AC}"/>
      </w:docPartPr>
      <w:docPartBody>
        <w:p w:rsidR="00000000" w:rsidRDefault="001B2E4A">
          <w:pPr>
            <w:pStyle w:val="597973567847439384412634A0D1EF5D"/>
          </w:pPr>
          <w:r w:rsidRPr="008B73B0">
            <w:rPr>
              <w:rStyle w:val="Tekstvantijdelijkeaanduiding"/>
              <w:highlight w:val="yellow"/>
            </w:rPr>
            <w:t>revisienummer</w:t>
          </w:r>
        </w:p>
      </w:docPartBody>
    </w:docPart>
    <w:docPart>
      <w:docPartPr>
        <w:name w:val="F87C7693DEF640A6BE97A2077E682CFF"/>
        <w:category>
          <w:name w:val="Algemeen"/>
          <w:gallery w:val="placeholder"/>
        </w:category>
        <w:types>
          <w:type w:val="bbPlcHdr"/>
        </w:types>
        <w:behaviors>
          <w:behavior w:val="content"/>
        </w:behaviors>
        <w:guid w:val="{32485B11-9F65-473B-971C-FA11CE7286BF}"/>
      </w:docPartPr>
      <w:docPartBody>
        <w:p w:rsidR="00000000" w:rsidRDefault="001B2E4A">
          <w:pPr>
            <w:pStyle w:val="F87C7693DEF640A6BE97A2077E682CFF"/>
          </w:pPr>
          <w:r w:rsidRPr="008B73B0">
            <w:rPr>
              <w:rStyle w:val="Tekstvantijdelijkeaanduiding"/>
              <w:highlight w:val="yellow"/>
            </w:rPr>
            <w:t>bestandsnaam</w:t>
          </w:r>
        </w:p>
      </w:docPartBody>
    </w:docPart>
    <w:docPart>
      <w:docPartPr>
        <w:name w:val="1F8F22BB72394B84BE3F1E07EE51A8D4"/>
        <w:category>
          <w:name w:val="Algemeen"/>
          <w:gallery w:val="placeholder"/>
        </w:category>
        <w:types>
          <w:type w:val="bbPlcHdr"/>
        </w:types>
        <w:behaviors>
          <w:behavior w:val="content"/>
        </w:behaviors>
        <w:guid w:val="{6FBDDC1F-4330-4BB2-8319-780E541185E8}"/>
      </w:docPartPr>
      <w:docPartBody>
        <w:p w:rsidR="00000000" w:rsidRDefault="001B2E4A">
          <w:pPr>
            <w:pStyle w:val="1F8F22BB72394B84BE3F1E07EE51A8D4"/>
          </w:pPr>
          <w:r w:rsidRPr="008B73B0">
            <w:rPr>
              <w:rStyle w:val="Tekstvantijdelijkeaanduiding"/>
              <w:highlight w:val="yellow"/>
            </w:rPr>
            <w:t>Datum opstellen tekening</w:t>
          </w:r>
        </w:p>
      </w:docPartBody>
    </w:docPart>
    <w:docPart>
      <w:docPartPr>
        <w:name w:val="986E847D1BE249AC8E4C04BDAD9C8A02"/>
        <w:category>
          <w:name w:val="Algemeen"/>
          <w:gallery w:val="placeholder"/>
        </w:category>
        <w:types>
          <w:type w:val="bbPlcHdr"/>
        </w:types>
        <w:behaviors>
          <w:behavior w:val="content"/>
        </w:behaviors>
        <w:guid w:val="{1CBCAF67-8C5C-4AA8-BE9B-1602CE85F474}"/>
      </w:docPartPr>
      <w:docPartBody>
        <w:p w:rsidR="00000000" w:rsidRDefault="001B2E4A">
          <w:pPr>
            <w:pStyle w:val="986E847D1BE249AC8E4C04BDAD9C8A02"/>
          </w:pPr>
          <w:r w:rsidRPr="008B73B0">
            <w:rPr>
              <w:rStyle w:val="Tekstvantijdelijkeaanduiding"/>
              <w:highlight w:val="yellow"/>
            </w:rPr>
            <w:t>Datum verzenden tekening</w:t>
          </w:r>
        </w:p>
      </w:docPartBody>
    </w:docPart>
    <w:docPart>
      <w:docPartPr>
        <w:name w:val="8E6528500C8449FEA496A1A263A53097"/>
        <w:category>
          <w:name w:val="Algemeen"/>
          <w:gallery w:val="placeholder"/>
        </w:category>
        <w:types>
          <w:type w:val="bbPlcHdr"/>
        </w:types>
        <w:behaviors>
          <w:behavior w:val="content"/>
        </w:behaviors>
        <w:guid w:val="{A2ED96EF-FCF6-4577-8A7C-3E03318002AE}"/>
      </w:docPartPr>
      <w:docPartBody>
        <w:p w:rsidR="00000000" w:rsidRDefault="001B2E4A">
          <w:pPr>
            <w:pStyle w:val="8E6528500C8449FEA496A1A263A53097"/>
          </w:pPr>
          <w:r w:rsidRPr="00B568C5">
            <w:rPr>
              <w:rStyle w:val="Tekstvantijdelijkeaanduiding"/>
              <w:sz w:val="16"/>
              <w:szCs w:val="16"/>
              <w:highlight w:val="yellow"/>
              <w:lang w:val="en-US"/>
            </w:rPr>
            <w:t>Projectnaam</w:t>
          </w:r>
        </w:p>
      </w:docPartBody>
    </w:docPart>
    <w:docPart>
      <w:docPartPr>
        <w:name w:val="4169191674B949B5AE8DDE8B83E0FA98"/>
        <w:category>
          <w:name w:val="Algemeen"/>
          <w:gallery w:val="placeholder"/>
        </w:category>
        <w:types>
          <w:type w:val="bbPlcHdr"/>
        </w:types>
        <w:behaviors>
          <w:behavior w:val="content"/>
        </w:behaviors>
        <w:guid w:val="{C2263D11-91EE-4CA2-9A88-8BB60E5295D2}"/>
      </w:docPartPr>
      <w:docPartBody>
        <w:p w:rsidR="00000000" w:rsidRDefault="001B2E4A">
          <w:pPr>
            <w:pStyle w:val="4169191674B949B5AE8DDE8B83E0FA98"/>
          </w:pPr>
          <w:r w:rsidRPr="00B568C5">
            <w:rPr>
              <w:rStyle w:val="Tekstvantijdelijkeaanduiding"/>
              <w:sz w:val="16"/>
              <w:szCs w:val="16"/>
              <w:highlight w:val="yellow"/>
            </w:rPr>
            <w:t>Datum</w:t>
          </w:r>
        </w:p>
      </w:docPartBody>
    </w:docPart>
    <w:docPart>
      <w:docPartPr>
        <w:name w:val="4EF5D0CB8D304F02B2ADA2E7CF69D9A8"/>
        <w:category>
          <w:name w:val="Algemeen"/>
          <w:gallery w:val="placeholder"/>
        </w:category>
        <w:types>
          <w:type w:val="bbPlcHdr"/>
        </w:types>
        <w:behaviors>
          <w:behavior w:val="content"/>
        </w:behaviors>
        <w:guid w:val="{8EDF68FD-1377-4B10-8EA8-866F445B28AD}"/>
      </w:docPartPr>
      <w:docPartBody>
        <w:p w:rsidR="00000000" w:rsidRDefault="001B2E4A">
          <w:pPr>
            <w:pStyle w:val="4EF5D0CB8D304F02B2ADA2E7CF69D9A8"/>
          </w:pPr>
          <w:r w:rsidRPr="00B568C5">
            <w:rPr>
              <w:rStyle w:val="Tekstvantijdelijkeaanduiding"/>
              <w:sz w:val="16"/>
              <w:szCs w:val="16"/>
              <w:highlight w:val="yellow"/>
              <w:lang w:val="en-US"/>
            </w:rPr>
            <w:t>Projectnaam</w:t>
          </w:r>
        </w:p>
      </w:docPartBody>
    </w:docPart>
    <w:docPart>
      <w:docPartPr>
        <w:name w:val="21B8CDB59416482F82C75E115BD6A981"/>
        <w:category>
          <w:name w:val="Algemeen"/>
          <w:gallery w:val="placeholder"/>
        </w:category>
        <w:types>
          <w:type w:val="bbPlcHdr"/>
        </w:types>
        <w:behaviors>
          <w:behavior w:val="content"/>
        </w:behaviors>
        <w:guid w:val="{BD305314-47AA-4860-84A4-93EB19EBBE79}"/>
      </w:docPartPr>
      <w:docPartBody>
        <w:p w:rsidR="00000000" w:rsidRDefault="001B2E4A">
          <w:pPr>
            <w:pStyle w:val="21B8CDB59416482F82C75E115BD6A981"/>
          </w:pPr>
          <w:r w:rsidRPr="00B568C5">
            <w:rPr>
              <w:rStyle w:val="Tekstvantijdelijkeaanduiding"/>
              <w:sz w:val="16"/>
              <w:szCs w:val="16"/>
              <w:highlight w:val="yellow"/>
            </w:rPr>
            <w:t>Datum</w:t>
          </w:r>
        </w:p>
      </w:docPartBody>
    </w:docPart>
    <w:docPart>
      <w:docPartPr>
        <w:name w:val="1FAC43F8C3674A29897A00EF8801389F"/>
        <w:category>
          <w:name w:val="Algemeen"/>
          <w:gallery w:val="placeholder"/>
        </w:category>
        <w:types>
          <w:type w:val="bbPlcHdr"/>
        </w:types>
        <w:behaviors>
          <w:behavior w:val="content"/>
        </w:behaviors>
        <w:guid w:val="{95B5C3BA-3C8E-4035-A7B8-422100EC6044}"/>
      </w:docPartPr>
      <w:docPartBody>
        <w:p w:rsidR="00000000" w:rsidRDefault="001B2E4A">
          <w:pPr>
            <w:pStyle w:val="1FAC43F8C3674A29897A00EF8801389F"/>
          </w:pPr>
          <w:r w:rsidRPr="001C3AFB">
            <w:rPr>
              <w:rStyle w:val="Tekstvantijdelijkeaanduiding"/>
              <w:highlight w:val="yellow"/>
              <w:lang w:val="en-US"/>
            </w:rPr>
            <w:t>Projectnaam</w:t>
          </w:r>
        </w:p>
      </w:docPartBody>
    </w:docPart>
    <w:docPart>
      <w:docPartPr>
        <w:name w:val="878679CAD75841038AEF1B5CF456C16A"/>
        <w:category>
          <w:name w:val="Algemeen"/>
          <w:gallery w:val="placeholder"/>
        </w:category>
        <w:types>
          <w:type w:val="bbPlcHdr"/>
        </w:types>
        <w:behaviors>
          <w:behavior w:val="content"/>
        </w:behaviors>
        <w:guid w:val="{ABB83308-9A31-4F9F-9C4C-FF0E809CC961}"/>
      </w:docPartPr>
      <w:docPartBody>
        <w:p w:rsidR="00000000" w:rsidRDefault="001B2E4A">
          <w:pPr>
            <w:pStyle w:val="878679CAD75841038AEF1B5CF456C16A"/>
          </w:pPr>
          <w:r w:rsidRPr="001C3AFB">
            <w:rPr>
              <w:rStyle w:val="Tekstvantijdelijkeaanduiding"/>
              <w:highlight w:val="yellow"/>
              <w:lang w:val="en-US"/>
            </w:rPr>
            <w:t>Projectnaam</w:t>
          </w:r>
        </w:p>
      </w:docPartBody>
    </w:docPart>
    <w:docPart>
      <w:docPartPr>
        <w:name w:val="30A1F69411604CC58D942C537E261C5E"/>
        <w:category>
          <w:name w:val="Algemeen"/>
          <w:gallery w:val="placeholder"/>
        </w:category>
        <w:types>
          <w:type w:val="bbPlcHdr"/>
        </w:types>
        <w:behaviors>
          <w:behavior w:val="content"/>
        </w:behaviors>
        <w:guid w:val="{C94260F1-77E1-445E-969C-ADC92B8F7A79}"/>
      </w:docPartPr>
      <w:docPartBody>
        <w:p w:rsidR="00000000" w:rsidRDefault="001B2E4A">
          <w:pPr>
            <w:pStyle w:val="30A1F69411604CC58D942C537E261C5E"/>
          </w:pPr>
          <w:r>
            <w:rPr>
              <w:lang w:val="en-US"/>
            </w:rPr>
            <w:t xml:space="preserve">     </w:t>
          </w:r>
        </w:p>
      </w:docPartBody>
    </w:docPart>
    <w:docPart>
      <w:docPartPr>
        <w:name w:val="26F6E0E255DB44BBB5E9E43DB69112AE"/>
        <w:category>
          <w:name w:val="Algemeen"/>
          <w:gallery w:val="placeholder"/>
        </w:category>
        <w:types>
          <w:type w:val="bbPlcHdr"/>
        </w:types>
        <w:behaviors>
          <w:behavior w:val="content"/>
        </w:behaviors>
        <w:guid w:val="{2C188DF2-53CB-49DB-826A-C93D483F6108}"/>
      </w:docPartPr>
      <w:docPartBody>
        <w:p w:rsidR="00000000" w:rsidRDefault="001B2E4A">
          <w:pPr>
            <w:pStyle w:val="26F6E0E255DB44BBB5E9E43DB69112AE"/>
          </w:pPr>
          <w:r>
            <w:rPr>
              <w:lang w:val="en-US"/>
            </w:rPr>
            <w:t xml:space="preserve">     </w:t>
          </w:r>
        </w:p>
      </w:docPartBody>
    </w:docPart>
    <w:docPart>
      <w:docPartPr>
        <w:name w:val="1A61873609C04B8192EC6621BD45806A"/>
        <w:category>
          <w:name w:val="Algemeen"/>
          <w:gallery w:val="placeholder"/>
        </w:category>
        <w:types>
          <w:type w:val="bbPlcHdr"/>
        </w:types>
        <w:behaviors>
          <w:behavior w:val="content"/>
        </w:behaviors>
        <w:guid w:val="{C1DAA843-6EF8-4858-A7E1-5BF87C8D0DF7}"/>
      </w:docPartPr>
      <w:docPartBody>
        <w:p w:rsidR="00000000" w:rsidRDefault="001B2E4A">
          <w:pPr>
            <w:pStyle w:val="1A61873609C04B8192EC6621BD45806A"/>
          </w:pPr>
          <w:r>
            <w:rPr>
              <w:lang w:val="en-US"/>
            </w:rPr>
            <w:t xml:space="preserve">     </w:t>
          </w:r>
        </w:p>
      </w:docPartBody>
    </w:docPart>
    <w:docPart>
      <w:docPartPr>
        <w:name w:val="EE03965FC5AC4E90B1D6B40FBD065E78"/>
        <w:category>
          <w:name w:val="Algemeen"/>
          <w:gallery w:val="placeholder"/>
        </w:category>
        <w:types>
          <w:type w:val="bbPlcHdr"/>
        </w:types>
        <w:behaviors>
          <w:behavior w:val="content"/>
        </w:behaviors>
        <w:guid w:val="{B7350B46-7D7F-4988-8236-CDB1B860AE06}"/>
      </w:docPartPr>
      <w:docPartBody>
        <w:p w:rsidR="00000000" w:rsidRDefault="001B2E4A">
          <w:pPr>
            <w:pStyle w:val="EE03965FC5AC4E90B1D6B40FBD065E78"/>
          </w:pPr>
          <w:r>
            <w:rPr>
              <w:lang w:val="en-US"/>
            </w:rPr>
            <w:t xml:space="preserve">     </w:t>
          </w:r>
        </w:p>
      </w:docPartBody>
    </w:docPart>
    <w:docPart>
      <w:docPartPr>
        <w:name w:val="0869D4CBAE8742B38B4218CA6FA10C51"/>
        <w:category>
          <w:name w:val="Algemeen"/>
          <w:gallery w:val="placeholder"/>
        </w:category>
        <w:types>
          <w:type w:val="bbPlcHdr"/>
        </w:types>
        <w:behaviors>
          <w:behavior w:val="content"/>
        </w:behaviors>
        <w:guid w:val="{B5E6D5F7-4721-4F82-939E-ABA49D7DB436}"/>
      </w:docPartPr>
      <w:docPartBody>
        <w:p w:rsidR="00000000" w:rsidRDefault="001B2E4A">
          <w:pPr>
            <w:pStyle w:val="0869D4CBAE8742B38B4218CA6FA10C51"/>
          </w:pPr>
          <w:r w:rsidRPr="001C3AFB">
            <w:rPr>
              <w:rStyle w:val="Tekstvantijdelijkeaanduiding"/>
              <w:sz w:val="16"/>
              <w:szCs w:val="16"/>
              <w:highlight w:val="yellow"/>
            </w:rPr>
            <w:t>netbeheerder</w:t>
          </w:r>
        </w:p>
      </w:docPartBody>
    </w:docPart>
    <w:docPart>
      <w:docPartPr>
        <w:name w:val="869ED705917F484ABF5BB57AF5D42B2F"/>
        <w:category>
          <w:name w:val="Algemeen"/>
          <w:gallery w:val="placeholder"/>
        </w:category>
        <w:types>
          <w:type w:val="bbPlcHdr"/>
        </w:types>
        <w:behaviors>
          <w:behavior w:val="content"/>
        </w:behaviors>
        <w:guid w:val="{1BB621EE-FD54-4A96-844E-CC303667A9F5}"/>
      </w:docPartPr>
      <w:docPartBody>
        <w:p w:rsidR="00000000" w:rsidRDefault="001B2E4A">
          <w:pPr>
            <w:pStyle w:val="869ED705917F484ABF5BB57AF5D42B2F"/>
          </w:pPr>
          <w:r w:rsidRPr="001C3AFB">
            <w:rPr>
              <w:rStyle w:val="Tekstvantijdelijkeaanduiding"/>
              <w:sz w:val="16"/>
              <w:szCs w:val="16"/>
              <w:highlight w:val="yellow"/>
            </w:rPr>
            <w:t>locatie</w:t>
          </w:r>
        </w:p>
      </w:docPartBody>
    </w:docPart>
    <w:docPart>
      <w:docPartPr>
        <w:name w:val="95C14D2F3A7F41A19F3045000A86D09B"/>
        <w:category>
          <w:name w:val="Algemeen"/>
          <w:gallery w:val="placeholder"/>
        </w:category>
        <w:types>
          <w:type w:val="bbPlcHdr"/>
        </w:types>
        <w:behaviors>
          <w:behavior w:val="content"/>
        </w:behaviors>
        <w:guid w:val="{2A4FDB60-0CA4-4A6C-A619-D170CC9E9794}"/>
      </w:docPartPr>
      <w:docPartBody>
        <w:p w:rsidR="00000000" w:rsidRDefault="001B2E4A">
          <w:pPr>
            <w:pStyle w:val="95C14D2F3A7F41A19F3045000A86D09B"/>
          </w:pPr>
          <w:r w:rsidRPr="00B568C5">
            <w:rPr>
              <w:rStyle w:val="Tekstvantijdelijkeaanduiding"/>
              <w:sz w:val="16"/>
              <w:szCs w:val="16"/>
              <w:highlight w:val="yellow"/>
            </w:rPr>
            <w:t>Versienummer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9E094BFB3E8E4AE6BB54A630DD25C7E2">
    <w:name w:val="9E094BFB3E8E4AE6BB54A630DD25C7E2"/>
  </w:style>
  <w:style w:type="character" w:styleId="Tekstvantijdelijkeaanduiding">
    <w:name w:val="Placeholder Text"/>
    <w:basedOn w:val="Standaardalinea-lettertype"/>
    <w:uiPriority w:val="99"/>
    <w:semiHidden/>
    <w:rPr>
      <w:color w:val="808080"/>
    </w:rPr>
  </w:style>
  <w:style w:type="paragraph" w:customStyle="1" w:styleId="475E2582EA2C4CA4AF2920A94A02A146">
    <w:name w:val="475E2582EA2C4CA4AF2920A94A02A146"/>
  </w:style>
  <w:style w:type="paragraph" w:customStyle="1" w:styleId="B4050FE32EFD4036BD10BC1E0641FDFC">
    <w:name w:val="B4050FE32EFD4036BD10BC1E0641FDFC"/>
  </w:style>
  <w:style w:type="paragraph" w:customStyle="1" w:styleId="3BCA7A313BBA4546ACC63B094E0DC722">
    <w:name w:val="3BCA7A313BBA4546ACC63B094E0DC722"/>
  </w:style>
  <w:style w:type="paragraph" w:customStyle="1" w:styleId="E3C60FB2937D4897B2D8D1EB348172CE">
    <w:name w:val="E3C60FB2937D4897B2D8D1EB348172CE"/>
  </w:style>
  <w:style w:type="paragraph" w:customStyle="1" w:styleId="C47A3F7AEDCB4A44B3929196C8515C01">
    <w:name w:val="C47A3F7AEDCB4A44B3929196C8515C01"/>
  </w:style>
  <w:style w:type="paragraph" w:customStyle="1" w:styleId="54F457290B0243CF8F703E56CA433780">
    <w:name w:val="54F457290B0243CF8F703E56CA433780"/>
  </w:style>
  <w:style w:type="paragraph" w:customStyle="1" w:styleId="AC8696005FFB4C3CB98AC70169A8FE1D">
    <w:name w:val="AC8696005FFB4C3CB98AC70169A8FE1D"/>
  </w:style>
  <w:style w:type="paragraph" w:customStyle="1" w:styleId="5A38B82C9BBD4F7FA8920846BE6F996D">
    <w:name w:val="5A38B82C9BBD4F7FA8920846BE6F996D"/>
  </w:style>
  <w:style w:type="paragraph" w:customStyle="1" w:styleId="658216687AF94F20B097B3E109A31078">
    <w:name w:val="658216687AF94F20B097B3E109A31078"/>
  </w:style>
  <w:style w:type="paragraph" w:customStyle="1" w:styleId="36FA5FE24F584A598241AB2728756A6B">
    <w:name w:val="36FA5FE24F584A598241AB2728756A6B"/>
  </w:style>
  <w:style w:type="paragraph" w:customStyle="1" w:styleId="B93ABF0FB2CC4D29B6B7403B3E518EA1">
    <w:name w:val="B93ABF0FB2CC4D29B6B7403B3E518EA1"/>
  </w:style>
  <w:style w:type="paragraph" w:customStyle="1" w:styleId="E8C5286AC2434021ADFCEFB167A593FD">
    <w:name w:val="E8C5286AC2434021ADFCEFB167A593FD"/>
  </w:style>
  <w:style w:type="paragraph" w:customStyle="1" w:styleId="76F54399E0784B259CB838AF38BC4AD7">
    <w:name w:val="76F54399E0784B259CB838AF38BC4AD7"/>
  </w:style>
  <w:style w:type="paragraph" w:customStyle="1" w:styleId="D27E3F33FE4340CAB40870E934A5725B">
    <w:name w:val="D27E3F33FE4340CAB40870E934A5725B"/>
  </w:style>
  <w:style w:type="paragraph" w:customStyle="1" w:styleId="54E0A567882A405C9C52FCCF70884C60">
    <w:name w:val="54E0A567882A405C9C52FCCF70884C60"/>
  </w:style>
  <w:style w:type="paragraph" w:customStyle="1" w:styleId="151A29D7EA3B4BB49D1CFC48539DE06B">
    <w:name w:val="151A29D7EA3B4BB49D1CFC48539DE06B"/>
  </w:style>
  <w:style w:type="paragraph" w:customStyle="1" w:styleId="C17BD6F69F2942B280E7336431B26EC3">
    <w:name w:val="C17BD6F69F2942B280E7336431B26EC3"/>
  </w:style>
  <w:style w:type="paragraph" w:customStyle="1" w:styleId="26FE6A0E718C449681E57117CDC21C95">
    <w:name w:val="26FE6A0E718C449681E57117CDC21C95"/>
  </w:style>
  <w:style w:type="paragraph" w:customStyle="1" w:styleId="2E3E3703A8704640BABE7412BCA27F07">
    <w:name w:val="2E3E3703A8704640BABE7412BCA27F07"/>
  </w:style>
  <w:style w:type="paragraph" w:customStyle="1" w:styleId="B7E614EB0CAC4970B8F26C242BBC6961">
    <w:name w:val="B7E614EB0CAC4970B8F26C242BBC6961"/>
  </w:style>
  <w:style w:type="paragraph" w:customStyle="1" w:styleId="ED98B3631D5745588DD2572EE7CDC416">
    <w:name w:val="ED98B3631D5745588DD2572EE7CDC416"/>
  </w:style>
  <w:style w:type="paragraph" w:customStyle="1" w:styleId="F1B98E4575F849D18FF1FAAFA103277A">
    <w:name w:val="F1B98E4575F849D18FF1FAAFA103277A"/>
  </w:style>
  <w:style w:type="paragraph" w:customStyle="1" w:styleId="B72E7AD102B74A0298BFC454989855D4">
    <w:name w:val="B72E7AD102B74A0298BFC454989855D4"/>
  </w:style>
  <w:style w:type="paragraph" w:customStyle="1" w:styleId="40C0A22FD056461F8CF80A953E64D1E3">
    <w:name w:val="40C0A22FD056461F8CF80A953E64D1E3"/>
  </w:style>
  <w:style w:type="paragraph" w:customStyle="1" w:styleId="4207E481AC7848B3938A492362C34A52">
    <w:name w:val="4207E481AC7848B3938A492362C34A52"/>
  </w:style>
  <w:style w:type="paragraph" w:customStyle="1" w:styleId="DC0BC8490DA54C17AB63165692EC4065">
    <w:name w:val="DC0BC8490DA54C17AB63165692EC4065"/>
  </w:style>
  <w:style w:type="paragraph" w:customStyle="1" w:styleId="C0C6AD3F95AB4615B5D5309915021BEC">
    <w:name w:val="C0C6AD3F95AB4615B5D5309915021BEC"/>
  </w:style>
  <w:style w:type="paragraph" w:customStyle="1" w:styleId="CF5C45CADF7C4C6AB32A10831EF23C8E">
    <w:name w:val="CF5C45CADF7C4C6AB32A10831EF23C8E"/>
  </w:style>
  <w:style w:type="paragraph" w:customStyle="1" w:styleId="9C22D045F3FD4772BE013CECF4FBFED0">
    <w:name w:val="9C22D045F3FD4772BE013CECF4FBFED0"/>
  </w:style>
  <w:style w:type="paragraph" w:customStyle="1" w:styleId="BD8C515B61F0448085E5E38D24670931">
    <w:name w:val="BD8C515B61F0448085E5E38D24670931"/>
  </w:style>
  <w:style w:type="paragraph" w:customStyle="1" w:styleId="6C27C456452F44F49A83E3B7662E3D4B">
    <w:name w:val="6C27C456452F44F49A83E3B7662E3D4B"/>
  </w:style>
  <w:style w:type="paragraph" w:customStyle="1" w:styleId="7E49F3233D4E4D6AA9A34411C1AD1D58">
    <w:name w:val="7E49F3233D4E4D6AA9A34411C1AD1D58"/>
  </w:style>
  <w:style w:type="paragraph" w:customStyle="1" w:styleId="7E0DB9CEADD041C0B038427E8F9642E5">
    <w:name w:val="7E0DB9CEADD041C0B038427E8F9642E5"/>
  </w:style>
  <w:style w:type="paragraph" w:customStyle="1" w:styleId="DF34007D492F46028EBD5D95867B7CA4">
    <w:name w:val="DF34007D492F46028EBD5D95867B7CA4"/>
  </w:style>
  <w:style w:type="paragraph" w:customStyle="1" w:styleId="98A150A8EB234C26A98022A00334BAF2">
    <w:name w:val="98A150A8EB234C26A98022A00334BAF2"/>
  </w:style>
  <w:style w:type="paragraph" w:customStyle="1" w:styleId="98D3EA0B1C384F119ABB5CCA8D45D7C1">
    <w:name w:val="98D3EA0B1C384F119ABB5CCA8D45D7C1"/>
  </w:style>
  <w:style w:type="paragraph" w:customStyle="1" w:styleId="00FF3B7B4F274B3391208348A6E22A5C">
    <w:name w:val="00FF3B7B4F274B3391208348A6E22A5C"/>
  </w:style>
  <w:style w:type="paragraph" w:customStyle="1" w:styleId="0C3E91EF6ECE4C8C99CE1569589D3F77">
    <w:name w:val="0C3E91EF6ECE4C8C99CE1569589D3F77"/>
  </w:style>
  <w:style w:type="paragraph" w:customStyle="1" w:styleId="94206BD22B5747E0AAE732DFDA02F653">
    <w:name w:val="94206BD22B5747E0AAE732DFDA02F653"/>
  </w:style>
  <w:style w:type="paragraph" w:customStyle="1" w:styleId="D905D3AF0FE245858D6E9CF72C56DE37">
    <w:name w:val="D905D3AF0FE245858D6E9CF72C56DE37"/>
  </w:style>
  <w:style w:type="paragraph" w:customStyle="1" w:styleId="692BBC2096EC47D2ABD9C0A2F739A404">
    <w:name w:val="692BBC2096EC47D2ABD9C0A2F739A404"/>
  </w:style>
  <w:style w:type="paragraph" w:customStyle="1" w:styleId="DFD4D9B95BEB47F5A72F379C71ACB3F4">
    <w:name w:val="DFD4D9B95BEB47F5A72F379C71ACB3F4"/>
  </w:style>
  <w:style w:type="paragraph" w:customStyle="1" w:styleId="873B798EDF574951864183D261628E2C">
    <w:name w:val="873B798EDF574951864183D261628E2C"/>
  </w:style>
  <w:style w:type="paragraph" w:customStyle="1" w:styleId="1CAB0D03316E4B1EAA3EACE342674844">
    <w:name w:val="1CAB0D03316E4B1EAA3EACE342674844"/>
  </w:style>
  <w:style w:type="paragraph" w:customStyle="1" w:styleId="597973567847439384412634A0D1EF5D">
    <w:name w:val="597973567847439384412634A0D1EF5D"/>
  </w:style>
  <w:style w:type="paragraph" w:customStyle="1" w:styleId="F87C7693DEF640A6BE97A2077E682CFF">
    <w:name w:val="F87C7693DEF640A6BE97A2077E682CFF"/>
  </w:style>
  <w:style w:type="paragraph" w:customStyle="1" w:styleId="1F8F22BB72394B84BE3F1E07EE51A8D4">
    <w:name w:val="1F8F22BB72394B84BE3F1E07EE51A8D4"/>
  </w:style>
  <w:style w:type="paragraph" w:customStyle="1" w:styleId="986E847D1BE249AC8E4C04BDAD9C8A02">
    <w:name w:val="986E847D1BE249AC8E4C04BDAD9C8A02"/>
  </w:style>
  <w:style w:type="paragraph" w:customStyle="1" w:styleId="8E6528500C8449FEA496A1A263A53097">
    <w:name w:val="8E6528500C8449FEA496A1A263A53097"/>
  </w:style>
  <w:style w:type="paragraph" w:customStyle="1" w:styleId="4169191674B949B5AE8DDE8B83E0FA98">
    <w:name w:val="4169191674B949B5AE8DDE8B83E0FA98"/>
  </w:style>
  <w:style w:type="paragraph" w:customStyle="1" w:styleId="4EF5D0CB8D304F02B2ADA2E7CF69D9A8">
    <w:name w:val="4EF5D0CB8D304F02B2ADA2E7CF69D9A8"/>
  </w:style>
  <w:style w:type="paragraph" w:customStyle="1" w:styleId="21B8CDB59416482F82C75E115BD6A981">
    <w:name w:val="21B8CDB59416482F82C75E115BD6A981"/>
  </w:style>
  <w:style w:type="paragraph" w:customStyle="1" w:styleId="1FAC43F8C3674A29897A00EF8801389F">
    <w:name w:val="1FAC43F8C3674A29897A00EF8801389F"/>
  </w:style>
  <w:style w:type="paragraph" w:customStyle="1" w:styleId="878679CAD75841038AEF1B5CF456C16A">
    <w:name w:val="878679CAD75841038AEF1B5CF456C16A"/>
  </w:style>
  <w:style w:type="paragraph" w:customStyle="1" w:styleId="30A1F69411604CC58D942C537E261C5E">
    <w:name w:val="30A1F69411604CC58D942C537E261C5E"/>
  </w:style>
  <w:style w:type="paragraph" w:customStyle="1" w:styleId="26F6E0E255DB44BBB5E9E43DB69112AE">
    <w:name w:val="26F6E0E255DB44BBB5E9E43DB69112AE"/>
  </w:style>
  <w:style w:type="paragraph" w:customStyle="1" w:styleId="1A61873609C04B8192EC6621BD45806A">
    <w:name w:val="1A61873609C04B8192EC6621BD45806A"/>
  </w:style>
  <w:style w:type="paragraph" w:customStyle="1" w:styleId="EE03965FC5AC4E90B1D6B40FBD065E78">
    <w:name w:val="EE03965FC5AC4E90B1D6B40FBD065E78"/>
  </w:style>
  <w:style w:type="paragraph" w:customStyle="1" w:styleId="0869D4CBAE8742B38B4218CA6FA10C51">
    <w:name w:val="0869D4CBAE8742B38B4218CA6FA10C51"/>
  </w:style>
  <w:style w:type="paragraph" w:customStyle="1" w:styleId="869ED705917F484ABF5BB57AF5D42B2F">
    <w:name w:val="869ED705917F484ABF5BB57AF5D42B2F"/>
  </w:style>
  <w:style w:type="paragraph" w:customStyle="1" w:styleId="95C14D2F3A7F41A19F3045000A86D09B">
    <w:name w:val="95C14D2F3A7F41A19F3045000A86D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A89B0-76BE-48FD-A566-F6B526A6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 Standaard nihil v3.1</Template>
  <TotalTime>1</TotalTime>
  <Pages>12</Pages>
  <Words>1916</Words>
  <Characters>10540</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Basisovereenkomst</vt:lpstr>
    </vt:vector>
  </TitlesOfParts>
  <Company>GOconnectIT</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Sta van Utrecht, dhr. J.B. (Bart)</dc:creator>
  <cp:lastModifiedBy>Sta van Utrecht, dhr. J.B. (Bart)</cp:lastModifiedBy>
  <cp:revision>1</cp:revision>
  <cp:lastPrinted>2013-05-08T09:55:00Z</cp:lastPrinted>
  <dcterms:created xsi:type="dcterms:W3CDTF">2019-07-03T11:09:00Z</dcterms:created>
  <dcterms:modified xsi:type="dcterms:W3CDTF">2019-07-03T11:10:00Z</dcterms:modified>
</cp:coreProperties>
</file>